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LBNameoftheParty"/>
      </w:pPr>
      <w:r>
        <w:t xml:space="preserve">Договор № </w:t>
      </w:r>
      <w:r>
        <w:fldChar w:fldCharType="begin" w:fldLock="true"/>
        <w:instrText xml:space="preserve">LBVARIABLE \id "29530"</w:instrText>
        <w:fldChar w:fldCharType="separate"/>
      </w:r>
      <w:r>
        <w:t>________________</w:t>
      </w:r>
      <w:r>
        <w:fldChar w:fldCharType="end"/>
      </w:r>
      <w:r>
        <w:rPr>
          <w:rStyle w:val="af5"/>
        </w:rPr>
        <w:footnoteReference w:id="1"/>
      </w:r>
    </w:p>
    <w:p>
      <w:pPr>
        <w:pStyle w:val="LBNameoftheParty"/>
      </w:pPr>
      <w:r>
        <w:t xml:space="preserve">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Оренбургской области</w:t>
      </w:r>
      <w:r>
        <w:fldChar w:fldCharType="end"/>
      </w:r>
      <w:r>
        <w:t xml:space="preserve"> </w:t>
      </w:r>
    </w:p>
    <w:tbl>
      <w:tblPr>
        <w:tblStyle w:val="a3"/>
        <w:tblW w:w="9498" w:type="dxa"/>
        <w:tblInd w:w="-142" w:type="dxa"/>
      </w:tblPr>
      <w:tblGrid>
        <w:gridCol w:w="4672"/>
        <w:gridCol w:w="4826"/>
      </w:tblGrid>
      <w:tr>
        <w:tc>
          <w:tcPr>
            <w:tcW w:w="4672" w:type="dxa"/>
          </w:tcPr>
          <w:p>
            <w:pPr>
              <w:rPr>
                <w:sz w:val="24"/>
              </w:rPr>
              <w:spacing w:before="60" w:after="60"/>
            </w:pPr>
            <w:r>
              <w:t>«___»______________20__г.</w:t>
            </w:r>
          </w:p>
        </w:tc>
        <w:tc>
          <w:tcPr>
            <w:tcW w:w="4826" w:type="dxa"/>
          </w:tcPr>
          <w:p>
            <w:pPr>
              <w:jc w:val="right"/>
              <w:spacing w:before="60" w:after="60"/>
            </w:pPr>
            <w:r>
              <w:rPr>
                <w:sz w:val="24"/>
              </w:rPr>
              <w:fldChar w:fldCharType="begin" w:fldLock="true"/>
              <w:instrText xml:space="preserve">LBVARIABLE \id "54431"</w:instrText>
              <w:fldChar w:fldCharType="separate"/>
            </w:r>
            <w:r>
              <w:rPr>
                <w:sz w:val="24"/>
              </w:rPr>
              <w:t xml:space="preserve">г. Оренбург</w:t>
            </w:r>
            <w:r>
              <w:rPr>
                <w:sz w:val="24"/>
              </w:rPr>
              <w:fldChar w:fldCharType="end"/>
            </w:r>
          </w:p>
        </w:tc>
      </w:tr>
    </w:tbl>
    <w:p>
      <w:pPr>
        <w:pStyle w:val="LBBodyText1"/>
      </w:pPr>
    </w:p>
    <w:p>
      <w:pPr>
        <w:pStyle w:val="LBBodyText1"/>
      </w:pPr>
      <w:r>
        <w:rPr>
          <w:b/>
        </w:rPr>
        <w:t xml:space="preserve">АО «Почта России»</w:t>
      </w:r>
      <w:r>
        <w:t xml:space="preserve"> (далее – </w:t>
      </w:r>
      <w:r>
        <w:rPr>
          <w:b/>
        </w:rPr>
        <w:t>Заказчик</w:t>
      </w:r>
      <w:r>
        <w:t>)</w:t>
      </w:r>
      <w:r>
        <w:fldChar w:fldCharType="begin" w:fldLock="true"/>
        <w:instrText xml:space="preserve">LBVARIABLE \id "32910"</w:instrText>
        <w:fldChar w:fldCharType="separate"/>
      </w:r>
      <w:r>
        <w:t xml:space="preserve">, от </w:t>
      </w:r>
      <w:r>
        <w:fldChar w:fldCharType="begin" w:fldLock="true"/>
        <w:instrText xml:space="preserve">LBVARIABLE \id "64365"</w:instrText>
        <w:fldChar w:fldCharType="separate"/>
      </w:r>
      <w:r>
        <w:t xml:space="preserve">УФПС ОРЕНБУРГСКОЙ ОБЛАСТИ</w:t>
      </w:r>
      <w:r>
        <w:fldChar w:fldCharType="end"/>
      </w:r>
      <w:r>
        <w:fldChar w:fldCharType="end"/>
      </w:r>
      <w:r>
        <w:t xml:space="preserve">, </w:t>
      </w:r>
      <w:r>
        <w:fldChar w:fldCharType="begin" w:fldLock="true"/>
        <w:instrText xml:space="preserve">LBVARIABLE \id "32912"</w:instrText>
        <w:fldChar w:fldCharType="separate"/>
      </w:r>
      <w:r>
        <w:t xml:space="preserve">в лице </w:t>
      </w:r>
      <w:r>
        <w:fldChar w:fldCharType="begin" w:fldLock="true"/>
        <w:instrText xml:space="preserve">LBVARIABLE \id "54433" \grammarCase "genitive" \letterCase "normal" \rounding "none" \dateFormat "dd.mm.yyyy" \moneyFormat "0,000.##" \numeral "cardinal"</w:instrText>
        <w:fldChar w:fldCharType="separate"/>
      </w:r>
      <w:r>
        <w:t xml:space="preserve">Директора УФПС Оренбургской области</w:t>
      </w:r>
      <w:r>
        <w:fldChar w:fldCharType="end"/>
      </w:r>
      <w:r>
        <w:t xml:space="preserve"> </w:t>
      </w:r>
      <w:r>
        <w:fldChar w:fldCharType="begin" w:fldLock="true"/>
        <w:instrText xml:space="preserve">LBVARIABLE \id "54434" \grammarCase "genitive" \letterCase "camel" \rounding "none" \dateFormat "dd.mm.yyyy" \moneyFormat "0,000.##" \numeral "cardinal"</w:instrText>
        <w:fldChar w:fldCharType="separate"/>
      </w:r>
      <w:r>
        <w:t xml:space="preserve">Иванцовой Ирины Валерьевны</w:t>
      </w:r>
      <w:r>
        <w:fldChar w:fldCharType="end"/>
      </w:r>
      <w:r>
        <w:t xml:space="preserve">, действующего (-ей) на основании </w:t>
      </w:r>
      <w:r>
        <w:fldChar w:fldCharType="begin" w:fldLock="true"/>
        <w:instrText xml:space="preserve">LBVARIABLE \id "54435" \grammarCase "genitive"</w:instrText>
        <w:fldChar w:fldCharType="separate"/>
      </w:r>
      <w:r>
        <w:t xml:space="preserve">машиночитаемого доверенности от 12.03.2026 № b7f16c33-f389-4790-9ca7-38d8547ee714</w:t>
      </w:r>
      <w:r>
        <w:fldChar w:fldCharType="end"/>
      </w:r>
      <w:r>
        <w:fldChar w:fldCharType="end"/>
      </w:r>
      <w:r>
        <w:t xml:space="preserve">, с одной стороны,</w:t>
      </w:r>
    </w:p>
    <w:p>
      <w:pPr>
        <w:pStyle w:val="LBBodyText1"/>
      </w:pPr>
      <w:r>
        <w:fldChar w:fldCharType="begin" w:fldLock="true"/>
        <w:instrText xml:space="preserve">LBVARIABLE \id "29530" \displaced</w:instrText>
        <w:fldChar w:fldCharType="separate"/>
      </w:r>
      <w:r>
        <w:t xml:space="preserve">и ___________________________________</w:t>
      </w:r>
      <w:r>
        <w:rPr>
          <w:vertAlign w:val="superscript"/>
        </w:rPr>
        <w:footnoteReference w:id="2"/>
      </w:r>
      <w:r>
        <w:t xml:space="preserve">, (далее – </w:t>
      </w:r>
      <w:r>
        <w:rPr>
          <w:b/>
        </w:rPr>
        <w:t>Исполнитель</w:t>
      </w:r>
      <w:r>
        <w:t xml:space="preserve">), в лице ________________________________</w:t>
      </w:r>
      <w:r>
        <w:rPr>
          <w:vertAlign w:val="superscript"/>
        </w:rPr>
        <w:footnoteReference w:id="3"/>
      </w:r>
      <w:r>
        <w:t xml:space="preserve">, действующего (-ей) на основании ___________________</w:t>
      </w:r>
      <w:r>
        <w:rPr>
          <w:vertAlign w:val="superscript"/>
        </w:rPr>
        <w:footnoteReference w:id="4"/>
      </w:r>
      <w:r>
        <w:t xml:space="preserve">, с другой стороны, вместе именуемые в дальнейшем Стороны, заключили настоящий Договор (далее – </w:t>
      </w:r>
      <w:r>
        <w:rPr>
          <w:b/>
        </w:rPr>
        <w:t>Договор</w:t>
      </w:r>
      <w:r>
        <w:t xml:space="preserve">) о нижеследующем:</w:t>
      </w:r>
      <w:r>
        <w:fldChar w:fldCharType="end"/>
      </w:r>
    </w:p>
    <w:p>
      <w:pPr>
        <w:pStyle w:val="LBBodyText1"/>
      </w:pPr>
    </w:p>
    <w:p>
      <w:pPr>
        <w:pStyle w:val="LBGovstyle1"/>
      </w:pPr>
      <w:r>
        <w:t xml:space="preserve">Индивидуальные условия Договора</w:t>
      </w:r>
    </w:p>
    <w:tbl>
      <w:tblPr>
        <w:tblW w:w="9496" w:type="dxa"/>
        <w:tblCellMar>
          <w:left w:w="10" w:type="dxa"/>
          <w:right w:w="10" w:type="dxa"/>
        </w:tblCellMar>
        <w:tblLayout w:type="fixed"/>
      </w:tblPr>
      <w:tblGrid>
        <w:gridCol w:w="824"/>
        <w:gridCol w:w="2409"/>
        <w:gridCol w:w="873"/>
        <w:gridCol w:w="2672"/>
        <w:gridCol w:w="21"/>
        <w:gridCol w:w="2697"/>
      </w:tblGrid>
      <w:tr>
        <w:trPr>
          <w:trHeight w:val="473"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 xml:space="preserve">№ п.</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Наименование</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vAlign w:val="bottom"/>
          </w:tcPr>
          <w:p>
            <w:pPr>
              <w:pStyle w:val="LBBodyText1"/>
              <w:rPr>
                <w:b/>
              </w:rPr>
              <w:jc w:val="left"/>
            </w:pPr>
            <w:r>
              <w:rPr>
                <w:b/>
              </w:rPr>
              <w:t>Содержание</w:t>
            </w:r>
          </w:p>
        </w:tc>
      </w:tr>
      <w:tr>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Оказываемые услуги (далее – Услуги) -</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"76627"</w:instrText>
              <w:fldChar w:fldCharType="separate"/>
            </w:r>
            <w:r>
              <w:t xml:space="preserve">Услуги по предрейсовому и послерейсовому медицинскому осмотру работников УФПС Оренбургской области</w:t>
            </w:r>
            <w:r>
              <w:fldChar w:fldCharType="end"/>
            </w:r>
            <w:r>
              <w:t>.</w:t>
            </w:r>
          </w:p>
          <w:p>
            <w:pPr>
              <w:pStyle w:val="LBBodyText1"/>
            </w:pPr>
            <w:r>
              <w:t xml:space="preserve">Перечень и объем Услуг, требования к Услугам, порядок их оказания указаны в техническом задании (Приложение № </w:t>
            </w:r>
            <w:r>
              <w:fldChar w:fldCharType="begin" w:fldLock="false"/>
              <w:instrText xml:space="preserve">REF "Приложение_1" \h</w:instrText>
              <w:fldChar w:fldCharType="separate"/>
            </w:r>
            <w:r>
              <w:t>1</w:t>
            </w:r>
            <w:r>
              <w:fldChar w:fldCharType="end"/>
            </w:r>
            <w:r>
              <w:t xml:space="preserve"> к Договору) (далее – Техническое задание).</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Срок начала оказания Услуг – </w:t>
            </w:r>
            <w:r>
              <w:fldChar w:fldCharType="begin" w:fldLock="true"/>
              <w:instrText xml:space="preserve">LBVARIABLE \id "37478"</w:instrText>
              <w:fldChar w:fldCharType="separate"/>
            </w:r>
            <w:r>
              <w:fldChar w:fldCharType="begin" w:fldLock="true"/>
              <w:instrText xml:space="preserve">LBVARIABLE \id "76490"</w:instrText>
              <w:fldChar w:fldCharType="separate"/>
            </w:r>
            <w:r>
              <w:t xml:space="preserve">с момента подписания Договора</w:t>
            </w:r>
            <w:r>
              <w:fldChar w:fldCharType="end"/>
            </w:r>
            <w:r>
              <w:fldChar w:fldCharType="end"/>
            </w:r>
            <w:r>
              <w:t>.</w:t>
            </w:r>
          </w:p>
          <w:p>
            <w:pPr>
              <w:pStyle w:val="LBBodyText1"/>
            </w:pPr>
            <w:r>
              <w:t xml:space="preserve">Срок окончания оказания Услуг – </w:t>
            </w:r>
            <w:r>
              <w:fldChar w:fldCharType="begin" w:fldLock="true"/>
              <w:instrText xml:space="preserve">LBVARIABLE \id "37480"</w:instrText>
              <w:fldChar w:fldCharType="separate"/>
            </w:r>
            <w:r>
              <w:fldChar w:fldCharType="begin" w:fldLock="true"/>
              <w:instrText xml:space="preserve">LBVARIABLE \id "76492"</w:instrText>
              <w:fldChar w:fldCharType="separate"/>
            </w:r>
            <w:r>
              <w:t xml:space="preserve">по истечении 36 (тридцати шести) месяцев с момента подписания Договора</w:t>
            </w:r>
            <w:r>
              <w:fldChar w:fldCharType="end"/>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1.3</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Отчетный период</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Отчетным периодом оказания услуг является - </w:t>
            </w:r>
            <w:r>
              <w:fldChar w:fldCharType="begin" w:fldLock="true"/>
              <w:instrText xml:space="preserve">LBVARIABLE \id "54459"</w:instrText>
              <w:fldChar w:fldCharType="separate"/>
            </w:r>
            <w:r>
              <w:t>месяц</w:t>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Цена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rPr>
                <w:i/>
              </w:rPr>
              <w:fldChar w:fldCharType="begin" w:fldLock="true"/>
              <w:instrText xml:space="preserve">LBVARIABLE \id "29530" \displaced</w:instrText>
              <w:fldChar w:fldCharType="separate"/>
            </w:r>
            <w:r>
              <w:rPr>
                <w:i/>
              </w:rPr>
              <w:t xml:space="preserve">Необходимо выбрать один из вариантов:</w:t>
            </w:r>
          </w:p>
          <w:p>
            <w:pPr>
              <w:pStyle w:val="VL"/>
              <w:spacing w:before="0"/>
            </w:pPr>
            <w:r>
              <w:rPr>
                <w:i/>
                <w:color w:val="auto"/>
                <w:sz w:val="24"/>
                <w:rFonts w:ascii="Times New Roman" w:hAnsi="Times New Roman"/>
              </w:rPr>
              <w:t xml:space="preserve">Вариант 1 (в случае, если Исполнитель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rFonts w:ascii="Times New Roman" w:hAnsi="Times New Roman"/>
                <w:lang w:val="ru"/>
              </w:rPr>
              <w:t xml:space="preserve">установленный законом порог, после которого Исполнитель становится плательщиком НДС</w:t>
            </w:r>
            <w:r>
              <w:rPr>
                <w:i/>
                <w:color w:val="auto"/>
                <w:sz w:val="24"/>
                <w:rFonts w:ascii="Times New Roman" w:hAnsi="Times New Roman"/>
              </w:rPr>
              <w:t>.):</w:t>
            </w:r>
          </w:p>
          <w:p>
            <w:pPr>
              <w:pStyle w:val="LBBodyText1"/>
            </w:pPr>
            <w:r>
              <w:t xml:space="preserve">Цена Договора составляет [</w:t>
            </w:r>
            <w:r>
              <w:rPr>
                <w:i/>
              </w:rPr>
              <w:t xml:space="preserve">указать цену Договора</w:t>
            </w:r>
            <w:r>
              <w:t xml:space="preserve">], в том числе НДС в размере, определенном Налоговым кодексом Российской Федерации.</w:t>
            </w:r>
          </w:p>
          <w:p>
            <w:pPr>
              <w:pStyle w:val="LBBodyText1"/>
            </w:pPr>
          </w:p>
          <w:p>
            <w:pPr>
              <w:pStyle w:val="MsoNormaldoczillaStyle3"/>
              <w:jc w:val="both"/>
            </w:pPr>
            <w:r>
              <w:rPr>
                <w:color w:val="141618"/>
              </w:rPr>
              <w:t xml:space="preserve">В случае, если при исполнении Договора изменяется ставка НДС, применяемая Исполнителем,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pStyle w:val="MsoNormaldoczillaStyle3"/>
              <w:jc w:val="both"/>
              <w:spacing w:before="240"/>
            </w:pPr>
            <w:r>
              <w:rPr>
                <w:i/>
              </w:rPr>
              <w:t xml:space="preserve">Вариант 2 (в случае, если Исполнитель не является</w:t>
            </w:r>
            <w:r>
              <w:rPr>
                <w:b/>
                <w:i/>
              </w:rPr>
              <w:t xml:space="preserve"> </w:t>
            </w:r>
            <w:r>
              <w:rPr>
                <w:i/>
              </w:rPr>
              <w:t xml:space="preserve">плательщиком НДС</w:t>
            </w:r>
            <w:r>
              <w:rPr>
                <w:i/>
                <w:rFonts w:ascii="Calibri" w:hAnsi="Calibri"/>
              </w:rPr>
              <w:t xml:space="preserve"> </w:t>
            </w:r>
            <w:r>
              <w:rPr>
                <w:i/>
              </w:rPr>
              <w:t xml:space="preserve">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не превысила </w:t>
            </w:r>
            <w:r>
              <w:rPr>
                <w:i/>
                <w:lang w:val="ru"/>
              </w:rPr>
              <w:t xml:space="preserve">установленный законом порог, после которого Исполнитель становится плательщиком НДС</w:t>
            </w:r>
            <w:r>
              <w:rPr>
                <w:i/>
              </w:rPr>
              <w:t>.):</w:t>
            </w:r>
          </w:p>
          <w:p>
            <w:pPr>
              <w:pStyle w:val="LBBodyText1"/>
            </w:pPr>
            <w:r>
              <w:t xml:space="preserve">Цена Договора составляет [указать цену Договора], НДС не облагается на основании [</w:t>
            </w:r>
            <w:r>
              <w:rPr>
                <w:i/>
              </w:rPr>
              <w:t xml:space="preserve">указать ссылку на соответствующую норму</w:t>
            </w:r>
            <w:r>
              <w:t xml:space="preserve">] Налогового кодекса Российской Федерации</w:t>
            </w:r>
            <w:r>
              <w:rPr>
                <w:i/>
              </w:rPr>
              <w:t>.</w:t>
            </w:r>
          </w:p>
          <w:p>
            <w:pPr>
              <w:pStyle w:val="LBBodyText1"/>
            </w:pPr>
          </w:p>
          <w:p>
            <w:pPr>
              <w:pStyle w:val="MsoNormaldoczillaStyle3"/>
              <w:jc w:val="both"/>
            </w:pPr>
            <w:r>
              <w:rPr>
                <w:color w:val="141618"/>
              </w:rPr>
              <w:t xml:space="preserve">В случае, если при исполнении Договора Исполнитель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w:t>
            </w:r>
            <w:r>
              <w:rPr>
                <w:color w:val="141618"/>
              </w:rP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Место оказания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"29559" \displaced</w:instrText>
              <w:fldChar w:fldCharType="separate"/>
            </w:r>
            <w:r>
              <w:t xml:space="preserve">Место оказания Услуг указано в Приложении № </w:t>
            </w:r>
            <w:r>
              <w:fldChar w:fldCharType="begin" w:fldLock="true"/>
              <w:instrText xml:space="preserve">LBVARIABLE \id "76536"</w:instrText>
              <w:fldChar w:fldCharType="separate"/>
            </w:r>
            <w:r>
              <w:t>6</w:t>
            </w:r>
            <w:r>
              <w:fldChar w:fldCharType="end"/>
            </w:r>
            <w:r>
              <w:t xml:space="preserve"> к Договору.</w:t>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уведомления о готовности к сдаче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обязан уведомить Заказчика о дате и времени сдачи оказанных Услуг не позднее, чем за </w:t>
            </w:r>
            <w:r>
              <w:fldChar w:fldCharType="begin" w:fldLock="true"/>
              <w:instrText xml:space="preserve">LBVARIABLE \id "54464"</w:instrText>
              <w:fldChar w:fldCharType="separate"/>
            </w:r>
            <w:r>
              <w:t xml:space="preserve">2 (два) рабочих дней</w:t>
            </w:r>
            <w:r>
              <w:fldChar w:fldCharType="end"/>
            </w:r>
            <w:r>
              <w:t xml:space="preserve"> до даты сдачи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акта сдачи-приемки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не позднее </w:t>
            </w:r>
            <w:r>
              <w:fldChar w:fldCharType="begin" w:fldLock="true"/>
              <w:instrText xml:space="preserve">LBVARIABLE \id "76532"</w:instrText>
              <w:fldChar w:fldCharType="separate"/>
            </w:r>
            <w:r>
              <w:t xml:space="preserve">3 (трех) рабочих дней</w:t>
            </w:r>
            <w:r>
              <w:fldChar w:fldCharType="end"/>
            </w:r>
            <w:r>
              <w:t xml:space="preserve"> после окончания отчетного периода обязан направить Заказчику акт сдачи-приемки оказанных Услуг по форме Приложения № 3 к Договору (далее – </w:t>
            </w:r>
            <w:r>
              <w:rPr>
                <w:b/>
              </w:rPr>
              <w:t xml:space="preserve">Акт сдачи-приемки оказанных Услуг</w:t>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Отчетные документы, предоставляемые Исполнителем</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"60841"</w:instrText>
              <w:fldChar w:fldCharType="separate"/>
            </w:r>
            <w:r>
              <w:t xml:space="preserve">Акт сдачи-приемки оказанных Услуг и выписка из журнала регистрации предрейсовых, послерейсовых медицинских осмотров водителей</w:t>
            </w:r>
            <w:r>
              <w:fldChar w:fldCharType="end"/>
            </w:r>
            <w:r>
              <w:t>.</w:t>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1.9</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осуществления Заказчиком приемки оказанных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Приемка оказанных Услуг осуществляется Заказчиком в течение </w:t>
            </w:r>
            <w:r>
              <w:fldChar w:fldCharType="begin" w:fldLock="true"/>
              <w:instrText xml:space="preserve">LBVARIABLE \id "54465"</w:instrText>
              <w:fldChar w:fldCharType="separate"/>
            </w:r>
            <w:r>
              <w:t xml:space="preserve">15 (пятнадцати) рабочих дней</w:t>
            </w:r>
            <w:r>
              <w:fldChar w:fldCharType="end"/>
            </w:r>
            <w:r>
              <w:t xml:space="preserve"> со дня получения Заказчиком документов, указанных в пункте 4.2 Договора.</w:t>
            </w:r>
          </w:p>
          <w:p>
            <w:pPr>
              <w:pStyle w:val="LBBodyText1"/>
            </w:pPr>
            <w:r>
              <w:fldChar w:fldCharType="begin" w:fldLock="true"/>
              <w:instrText xml:space="preserve">LBVARIABLE \id "29530" \displaced</w:instrText>
              <w:fldChar w:fldCharType="separate"/>
            </w:r>
            <w:r>
              <w:fldChar w:fldCharType="end"/>
            </w:r>
          </w:p>
          <w:p>
            <w:pPr>
              <w:pStyle w:val="LBBodyText1"/>
            </w:pPr>
            <w:r>
              <w:t xml:space="preserve"> </w:t>
            </w:r>
          </w:p>
        </w:tc>
      </w:tr>
      <w:tr>
        <w:trPr>
          <w:trHeight w:val="1942" w:hRule="atLeast"/>
        </w:trP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1.10</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Гарантийный срок</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"29569" \displaced</w:instrText>
              <w:fldChar w:fldCharType="separate"/>
            </w:r>
            <w:r>
              <w:t xml:space="preserve">Гарантийный срок составляет </w:t>
            </w:r>
            <w:r>
              <w:fldChar w:fldCharType="begin" w:fldLock="true"/>
              <w:instrText xml:space="preserve">LBVARIABLE \id "54466"</w:instrText>
              <w:fldChar w:fldCharType="separate"/>
            </w:r>
            <w:r>
              <w:t xml:space="preserve">36 (тридцать шесть) месяцев</w:t>
            </w:r>
            <w:r>
              <w:fldChar w:fldCharType="end"/>
            </w:r>
            <w:r>
              <w:t>.</w:t>
            </w:r>
            <w:r>
              <w:fldChar w:fldCharType="end"/>
            </w:r>
          </w:p>
          <w:p>
            <w:pPr>
              <w:pStyle w:val="LBBodyText1"/>
            </w:pPr>
            <w:r>
              <w:fldChar w:fldCharType="begin" w:fldLock="true"/>
              <w:instrText xml:space="preserve">LBVARIABLE \id "29569" \displaced</w:instrText>
              <w:fldChar w:fldCharType="separate"/>
            </w:r>
            <w:r>
              <w:t xml:space="preserve">Выявленные недостатки устраняются Исполнителем в течение </w:t>
            </w:r>
            <w:r>
              <w:fldChar w:fldCharType="begin" w:fldLock="true"/>
              <w:instrText xml:space="preserve">LBVARIABLE \id "54467"</w:instrText>
              <w:fldChar w:fldCharType="separate"/>
            </w:r>
            <w:r>
              <w:t xml:space="preserve">10 (десяти) рабочих дней</w:t>
            </w:r>
            <w:r>
              <w:fldChar w:fldCharType="end"/>
            </w:r>
            <w:r>
              <w:t xml:space="preserve"> с даты получения письменного требования от Заказчика об устранении недостатков в оказанных Услугах.</w:t>
            </w:r>
            <w:r>
              <w:fldChar w:fldCharType="end"/>
            </w: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1.11</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направления Исполнителем счета на оплату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направляет Заказчику счет на оплату Услуг в течение </w:t>
            </w:r>
            <w:r>
              <w:fldChar w:fldCharType="begin" w:fldLock="true"/>
              <w:instrText xml:space="preserve">LBVARIABLE \id "54468"</w:instrText>
              <w:fldChar w:fldCharType="separate"/>
            </w:r>
            <w:r>
              <w:t xml:space="preserve">3 (трех) рабочих дней</w:t>
            </w:r>
            <w:r>
              <w:fldChar w:fldCharType="end"/>
            </w:r>
            <w:r>
              <w:t xml:space="preserve"> с даты подписания Сторонами  Акта сдачи-приемки оказанных Услуг.</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1.12</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оплаты Заказчиком Услуг</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"31392" \displaced</w:instrText>
              <w:fldChar w:fldCharType="separate"/>
            </w:r>
            <w:r>
              <w:rPr>
                <w:i/>
              </w:rPr>
              <w:fldChar w:fldCharType="begin" w:fldLock="true"/>
              <w:instrText xml:space="preserve">LBVARIABLE \id "29530" \displaced</w:instrText>
              <w:fldChar w:fldCharType="separate"/>
            </w:r>
            <w:r>
              <w:rPr>
                <w:i/>
              </w:rPr>
              <w:t xml:space="preserve">Вариант 1 (в случае объявления победителем закупочной процедуры участника, не являющегося субъектом МСП)</w:t>
            </w:r>
          </w:p>
          <w:p>
            <w:pPr>
              <w:pStyle w:val="LBBodyText1"/>
            </w:pPr>
            <w:r>
              <w:t xml:space="preserve">Не более </w:t>
            </w:r>
            <w:r>
              <w:fldChar w:fldCharType="begin" w:fldLock="true"/>
              <w:instrText xml:space="preserve">LBVARIABLE \id "76554" \numberFormat "0,000.######## unit"</w:instrText>
              <w:fldChar w:fldCharType="separate"/>
            </w:r>
            <w:r>
              <w:t xml:space="preserve">90 рабочих дней</w:t>
            </w:r>
            <w:r>
              <w:fldChar w:fldCharType="end"/>
            </w:r>
            <w:r>
              <w:t xml:space="preserve"> со дня подписания Заказчиком Акта сдачи-приёмки оказанных услуг.</w:t>
            </w:r>
          </w:p>
          <w:p>
            <w:pPr>
              <w:pStyle w:val="LBBodyText1"/>
              <w:jc w:val="left"/>
            </w:pPr>
            <w:r>
              <w:rPr>
                <w:i/>
              </w:rPr>
              <w:t xml:space="preserve">Вариант 2 (в случае объявления победителем закупочной процедуры участника, являющегося субъектом МСП)</w:t>
            </w:r>
          </w:p>
          <w:p>
            <w:pPr>
              <w:pStyle w:val="LBBodyText1"/>
            </w:pPr>
            <w:r>
              <w:t xml:space="preserve">Не более </w:t>
            </w:r>
            <w:r>
              <w:fldChar w:fldCharType="begin" w:fldLock="true"/>
              <w:instrText xml:space="preserve">LBVARIABLE \id "76562" \numberFormat "0,000.######## unit"</w:instrText>
              <w:fldChar w:fldCharType="separate"/>
            </w:r>
            <w:r>
              <w:t xml:space="preserve">7 рабочих дней</w:t>
            </w:r>
            <w:r>
              <w:fldChar w:fldCharType="end"/>
            </w:r>
            <w:r>
              <w:t xml:space="preserve"> со дня подписания Заказчиком Акта сдачи-приемки оказанных Услуг.</w:t>
            </w:r>
            <w:r>
              <w:rPr>
                <w:i/>
              </w:rPr>
              <w:fldChar w:fldCharType="end"/>
            </w:r>
            <w:r>
              <w:rPr>
                <w:i/>
              </w:rPr>
              <w:fldChar w:fldCharType="end"/>
            </w:r>
          </w:p>
          <w:p>
            <w:pPr>
              <w:pStyle w:val="LBBodyText1"/>
            </w:pPr>
            <w:r>
              <w:fldChar w:fldCharType="begin" w:fldLock="true"/>
              <w:instrText xml:space="preserve">LBVARIABLE \id "31392" \displaced</w:instrText>
              <w:fldChar w:fldCharType="separate"/>
            </w:r>
            <w:r>
              <w:fldChar w:fldCharType="end"/>
            </w:r>
            <w:r>
              <w:t xml:space="preserve"> </w:t>
            </w:r>
          </w:p>
        </w:tc>
      </w:tr>
      <w:tr>
        <w:trPr>
          <w:trHeight w:val="151" w:hRule="atLeast"/>
        </w:trPr>
        <w:tc>
          <w:tcPr>
            <w:tcW w:w="824"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w:t>
            </w:r>
          </w:p>
        </w:tc>
        <w:tc>
          <w:tcPr>
            <w:tcW w:w="2409" w:type="dxa"/>
            <w:vMerge w:val="restart"/>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Исполнителя</w:t>
            </w: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 xml:space="preserve">№ п/п</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Нарушение</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b/>
              </w:rPr>
              <w:t>Ответственность</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1.13.1</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исполнения обязательств, в том числе гарантийных обязательств</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"32612" \displaced</w:instrText>
              <w:fldChar w:fldCharType="separate"/>
            </w:r>
            <w:r>
              <w:t xml:space="preserve">Исполнитель уплачивает Заказчику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fldChar w:fldCharType="begin" w:fldLock="true"/>
              <w:instrText xml:space="preserve">LBVARIABLE \id "76628" \percentFormat "0,000.########'%'"</w:instrText>
              <w:fldChar w:fldCharType="separate"/>
            </w:r>
            <w:r>
              <w:t>1%</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1.13.2</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Исполнителем сроков устранения недостатков в оказанных Услугах, выявленных Заказчиком</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fldChar w:fldCharType="begin" w:fldLock="true"/>
              <w:instrText xml:space="preserve">LBVARIABLE \id "29576" \displaced</w:instrText>
              <w:fldChar w:fldCharType="separate"/>
            </w:r>
            <w:r>
              <w:t xml:space="preserve">Исполнитель уплачивает Заказчику неустойку в виде штрафа, который начисляется за каждый факт нарушения срока устранения недостатков в оказанных Услугах, выявленных Заказчиком. Размер штрафа составляет </w:t>
            </w:r>
            <w:r>
              <w:fldChar w:fldCharType="begin" w:fldLock="true"/>
              <w:instrText xml:space="preserve">LBVARIABLE \id "76630" \percentFormat "0,000.########'%'"</w:instrText>
              <w:fldChar w:fldCharType="separate"/>
            </w:r>
            <w:r>
              <w:t>1%</w:t>
            </w:r>
            <w:r>
              <w:fldChar w:fldCharType="end"/>
            </w:r>
            <w:r>
              <w:t xml:space="preserve"> от цены Договора, указанной в пункте 1.4 Договора.</w:t>
            </w:r>
            <w:r>
              <w:fldChar w:fldCharType="end"/>
            </w:r>
          </w:p>
          <w:p>
            <w:pPr>
              <w:pStyle w:val="LBBodyText1"/>
            </w:pPr>
            <w:r>
              <w:t xml:space="preserve"> </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1.13.3</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обязательств, предусмотренных пунктами </w:t>
            </w:r>
            <w:r>
              <w:fldChar w:fldCharType="begin" w:fldLock="true"/>
              <w:instrText xml:space="preserve">LBVARIABLE \id "54475"</w:instrText>
              <w:fldChar w:fldCharType="separate"/>
            </w:r>
            <w:r>
              <w:t xml:space="preserve">5.1.7, 5.1.8</w:t>
            </w:r>
            <w:r>
              <w:fldChar w:fldCharType="end"/>
            </w:r>
            <w:r>
              <w:t xml:space="preserve"> Договора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который начисляется за каждый факт неисполнения или ненадлежащего исполнения обязательств, предусмотренных пунктами </w:t>
            </w:r>
            <w:r>
              <w:fldChar w:fldCharType="begin" w:fldLock="true"/>
              <w:instrText xml:space="preserve">LBVARIABLE \id "54475"</w:instrText>
              <w:fldChar w:fldCharType="separate"/>
            </w:r>
            <w:r>
              <w:t xml:space="preserve">5.1.7, 5.1.8</w:t>
            </w:r>
            <w:r>
              <w:fldChar w:fldCharType="end"/>
            </w:r>
            <w:r>
              <w:t xml:space="preserve"> Договора. Размер штрафа составляет </w:t>
            </w:r>
            <w:r>
              <w:fldChar w:fldCharType="begin" w:fldLock="true"/>
              <w:instrText xml:space="preserve">LBVARIABLE \id "54476" \grammarCase "nominative" \letterCase "normal" \rounding "none" \dateFormat "dd.mm.yyyy" \moneyFormat "0,000. (ISpell) I$$$$ .00 F$$" \numeral "cardinal"</w:instrText>
              <w:fldChar w:fldCharType="separate"/>
            </w:r>
            <w:r>
              <w:t xml:space="preserve">3 500 (Три тысячи пятьсот) рублей 00 копеек</w:t>
            </w:r>
            <w:r>
              <w:fldChar w:fldCharType="end"/>
            </w:r>
            <w:r>
              <w:t>.</w:t>
            </w:r>
          </w:p>
        </w:tc>
      </w:tr>
      <w:tr>
        <w:trPr>
          <w:trHeight w:val="148" w:hRule="atLeast"/>
        </w:trPr>
        <w:tc>
          <w:tcPr>
            <w:tcW w:w="824"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2409" w:type="dxa"/>
            <w:vMerge w:val="continue"/>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rPr>
                <w:sz w:val="20"/>
                <w:rFonts w:ascii="Calibri" w:hAnsi="Calibri"/>
              </w:rPr>
              <w:jc w:val="left"/>
            </w:pPr>
          </w:p>
        </w:tc>
        <w:tc>
          <w:tcPr>
            <w:tcW w:w="873"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1.13.4</w:t>
            </w:r>
          </w:p>
        </w:tc>
        <w:tc>
          <w:tcPr>
            <w:tcW w:w="2693"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Неисполнение или ненадлежащее исполнение Исполнителем обязательств, повлекшее за собой расторжение Договора по инициативе Заказчика</w:t>
            </w:r>
          </w:p>
        </w:tc>
        <w:tc>
          <w:tcPr>
            <w:tcW w:w="2697"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уплачивает Заказчику неустойку в виде штрафа в размере </w:t>
            </w:r>
            <w:r>
              <w:fldChar w:fldCharType="begin" w:fldLock="true"/>
              <w:instrText xml:space="preserve">LBVARIABLE \id "54425" \grammarCase "nominative" \letterCase "normal" \rounding "none" \dateFormat "dd.mm.yyyy" \moneyFormat "0,000 (I) $ 00 c" \numeral "cardinal"</w:instrText>
              <w:fldChar w:fldCharType="separate"/>
            </w:r>
            <w:r>
              <w:t xml:space="preserve">суммы обеспечения исполнения обязательств (кроме гарантийных)</w:t>
            </w:r>
            <w:r>
              <w:fldChar w:fldCharType="end"/>
            </w:r>
            <w:r>
              <w:t>.</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1.14</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Ответственность Заказчика</w:t>
            </w:r>
          </w:p>
        </w:tc>
        <w:tc>
          <w:tcPr>
            <w:tcW w:w="3545"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Нарушение Заказчиком сроков оплаты оказанных и принятых Услуг</w:t>
            </w:r>
          </w:p>
        </w:tc>
        <w:tc>
          <w:tcPr>
            <w:tcW w:w="2718" w:type="dxa"/>
            <w:gridSpan w:val="2"/>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Исполнитель вправе потребовать от Заказчика уплаты неустойки в виде пени в размере </w:t>
            </w:r>
            <w:r>
              <w:fldChar w:fldCharType="begin" w:fldLock="true"/>
              <w:instrText xml:space="preserve">LBVARIABLE \id "76633" \percentFormat "0,000.########'%'"</w:instrText>
              <w:fldChar w:fldCharType="separate"/>
            </w:r>
            <w:r>
              <w:t>0,5%</w:t>
            </w:r>
            <w:r>
              <w:fldChar w:fldCharType="end"/>
            </w:r>
            <w: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Заказчиком обязательств по оплате. Общий размер неустойки не может превышать </w:t>
            </w:r>
            <w:r>
              <w:fldChar w:fldCharType="begin" w:fldLock="true"/>
              <w:instrText xml:space="preserve">LBVARIABLE \id "76634" \percentFormat "0,000.########'%'"</w:instrText>
              <w:fldChar w:fldCharType="separate"/>
            </w:r>
            <w:r>
              <w:t>5%</w:t>
            </w:r>
            <w:r>
              <w:fldChar w:fldCharType="end"/>
            </w:r>
            <w:r>
              <w:t xml:space="preserve"> от стоимости обязательств по оплате, исполнение которых просрочено.</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1.15</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rPr>
                <w:i/>
              </w:rPr>
            </w:pPr>
            <w:r>
              <w:fldChar w:fldCharType="begin" w:fldLock="true"/>
              <w:instrText xml:space="preserve">LBVARIABLE \id "76497" \displaced</w:instrText>
              <w:fldChar w:fldCharType="separate"/>
            </w:r>
            <w:r>
              <w:t xml:space="preserve">Исполнитель предоставляет Заказчику обеспечение исполнения своих обязательств по Договору (кроме гарантийных обязательств), </w:t>
            </w:r>
            <w:r>
              <w:fldChar w:fldCharType="begin" w:fldLock="true"/>
              <w:instrText xml:space="preserve">LBVARIABLE \id "32587"</w:instrText>
              <w:fldChar w:fldCharType="separate"/>
            </w:r>
            <w:r>
              <w:t xml:space="preserve">включая </w:t>
            </w:r>
            <w:r>
              <w:fldChar w:fldCharType="begin" w:fldLock="true"/>
              <w:instrText xml:space="preserve">LBVARIABLE \id "54479"</w:instrText>
              <w:fldChar w:fldCharType="separate"/>
            </w:r>
            <w:r>
              <w:t xml:space="preserve">все обязательства по договору (кроме гарантийных обязательств)</w:t>
            </w:r>
            <w:r>
              <w:fldChar w:fldCharType="end"/>
            </w:r>
            <w:r>
              <w:fldChar w:fldCharType="end"/>
            </w:r>
            <w:r>
              <w:t xml:space="preserve"> в размере </w:t>
            </w:r>
            <w:r>
              <w:fldChar w:fldCharType="begin" w:fldLock="true"/>
              <w:instrText xml:space="preserve">LBVARIABLE \id "54480" \grammarCase "nominative" \letterCase "normal" \rounding "none" \dateFormat "dd.mm.yyyy" \moneyFormat "0,000 (I) $ 00 c" \numeral "cardinal"</w:instrText>
              <w:fldChar w:fldCharType="separate"/>
            </w:r>
            <w:r>
              <w:t xml:space="preserve">5 (пяти) % от начальной (максимальной) цены Договора </w:t>
            </w:r>
            <w:r>
              <w:fldChar w:fldCharType="end"/>
            </w:r>
            <w:r>
              <w:t xml:space="preserve"> в размере (сумме) </w:t>
            </w:r>
            <w:r>
              <w:fldChar w:fldCharType="begin" w:fldLock="true"/>
              <w:instrText xml:space="preserve">LBVARIABLE \id "76639" \moneyFormat "0,000. (ISpell) I$$$$ .00 F$$"</w:instrText>
              <w:fldChar w:fldCharType="separate"/>
            </w:r>
            <w:r>
              <w:t xml:space="preserve">289 062 (Двести восемьдесят девять тысяч шестьдесят два) рубля 00 копеек</w:t>
            </w:r>
            <w:r>
              <w:fldChar w:fldCharType="end"/>
            </w:r>
            <w:r>
              <w:t xml:space="preserve">. Срок действия обеспечения исполнения Договора должен превышать максимальный срок исполнения обязательств Исполнителя по Договору на </w:t>
            </w:r>
            <w:r>
              <w:fldChar w:fldCharType="begin" w:fldLock="true"/>
              <w:instrText xml:space="preserve">LBVARIABLE \id "54481"</w:instrText>
              <w:fldChar w:fldCharType="separate"/>
            </w:r>
            <w:r>
              <w:t xml:space="preserve">30 (тридцать) календарных дней</w:t>
            </w:r>
            <w:r>
              <w:fldChar w:fldCharType="end"/>
            </w:r>
            <w:r>
              <w:t>.</w:t>
            </w:r>
          </w:p>
          <w:p>
            <w:pPr>
              <w:pStyle w:val="LBBodyText1"/>
              <w:rPr>
                <w:i/>
              </w:rPr>
            </w:pPr>
            <w:r>
              <w:rPr>
                <w:i/>
              </w:rPr>
              <w:fldChar w:fldCharType="begin" w:fldLock="true"/>
              <w:instrText xml:space="preserve">LBVARIABLE \id "29530" \displaced</w:instrText>
              <w:fldChar w:fldCharType="separate"/>
            </w:r>
            <w:r>
              <w:rPr>
                <w:i/>
              </w:rPr>
              <w:t>Варианты:</w:t>
            </w:r>
          </w:p>
          <w:p>
            <w:pPr>
              <w:pStyle w:val="LBBodyText1"/>
              <w:rPr>
                <w:i/>
              </w:rPr>
            </w:pPr>
            <w:r>
              <w:rPr>
                <w:i/>
              </w:rPr>
              <w:t xml:space="preserve">1. В случае, если Исполнителем в качестве способа обеспечения исполнения Договора предоставлена банковская гарантия:</w:t>
            </w:r>
          </w:p>
          <w:p>
            <w:pPr>
              <w:pStyle w:val="LBBodyText1"/>
            </w:pPr>
            <w:r>
              <w:t xml:space="preserve">Способом обеспечения исполнения обязательств Исполнителя является безотзывная банковская гарантия (далее в настоящем пункте – </w:t>
            </w:r>
            <w:r>
              <w:rPr>
                <w:b/>
              </w:rPr>
              <w:t xml:space="preserve">банковская гарантия</w:t>
            </w:r>
            <w:r>
              <w:t xml:space="preserve">). Банковская гарантия, предоставляемая Исполнителем, должна соответствовать требованиям документации о закупке или извещения о закупке, по результатам проведения которой заключен Договор. Исполнитель обязан при заключении Договора предоставить Заказчику сканированную копию банковской гарантии и направить Заказчику оригинал банковской гарантии. В случае неполучения Заказчиком оригинала банковской гарантии в течение 15 (Пятнадцати) рабочих дней с момента заключения Договора, Заказчик в течение 5 (Пяти) рабочих дней со дня окончания указанного срока обязан принять решение об одностороннем отказе от исполнения Договора.</w:t>
            </w:r>
          </w:p>
          <w:p>
            <w:pPr>
              <w:pStyle w:val="LBBodyText1"/>
            </w:pPr>
            <w:r>
              <w:t xml:space="preserve">Заказчик осуществляет обращение взыскания по банковской гарантии в случае неисполнения или ненадлежащего исполнения Исполнителем своих обязательств по Договору. Возврат оригинала банковской гарантии Заказчик осуществляет после истечения срока ее действия или после расторжения Договора по соглашению Сторон, при наличии письменного требования Исполнителя, если иное не предусмотрено Договором, соглашениями или иными обязательными для исполнения Сторонами документами.</w:t>
            </w:r>
          </w:p>
          <w:p>
            <w:pPr>
              <w:pStyle w:val="LBBodyText1"/>
              <w:rPr>
                <w:i/>
              </w:rPr>
            </w:pPr>
            <w:r>
              <w:rPr>
                <w:i/>
              </w:rPr>
              <w:t xml:space="preserve">2. В случае, если Исполнителем в качестве способа обеспечения исполнения Договора внесены денежные средства:</w:t>
            </w:r>
          </w:p>
          <w:p>
            <w:pPr>
              <w:pStyle w:val="LBBodyText1"/>
            </w:pPr>
            <w:r>
              <w:t xml:space="preserve">Способом обеспечения исполнения обязательств Исполнителя является внесение денежных средств на счет Заказчика. Исполнитель перечисляет денежные средства на счет Заказчика, указанный в разделе 16 Договора. Датой перечисления денежных средств является дата их зачисления на счет Заказчика, указанный в разделе 16 Договора. В случае неисполнения или ненадлежащего исполнения Исполнителем своих обязательств по Договору Заказчик вправе в одностороннем внесудебном порядке удержать из указанных денежных средств неустойку в виде штрафа, пени, убытки или иные платежи, подлежащие уплате Заказчику в связи с неисполнением или ненадлежащим исполнением Исполнителем обязательств по Договору. В случае надлежащего исполнения Исполнителем своих обязательств по Договору Заказчик возвращает денежные средства Исполнителю после истечения срока действия обеспечения исполнения Договора и в течение </w:t>
            </w:r>
            <w:r>
              <w:fldChar w:fldCharType="begin" w:fldLock="true"/>
              <w:instrText xml:space="preserve">LBVARIABLE \id "54482"</w:instrText>
              <w:fldChar w:fldCharType="separate"/>
            </w:r>
            <w:r>
              <w:t xml:space="preserve">30 (тридцать) календарных дней</w:t>
            </w:r>
            <w:r>
              <w:fldChar w:fldCharType="end"/>
            </w:r>
            <w:r>
              <w:t xml:space="preserve"> со дня предъявления письменного требования Исполнителя о возврате денежных средств с указанием в таком требовании порядка возврата денежных средств.</w:t>
            </w:r>
            <w:r>
              <w:rPr>
                <w:i/>
              </w:rPr>
              <w:fldChar w:fldCharType="end"/>
            </w:r>
          </w:p>
          <w:p>
            <w:pPr>
              <w:pStyle w:val="LBBodyText1"/>
            </w:pPr>
            <w:r>
              <w:fldChar w:fldCharType="begin" w:fldLock="true"/>
              <w:instrText xml:space="preserve">LBVARIABLE \id "76497"</w:instrText>
              <w:fldChar w:fldCharType="separate"/>
            </w:r>
            <w:r>
              <w:fldChar w:fldCharType="end"/>
            </w:r>
            <w:r>
              <w:fldChar w:fldCharType="end"/>
            </w:r>
          </w:p>
          <w:p>
            <w:pPr>
              <w:pStyle w:val="LBBodyText1"/>
            </w:pPr>
            <w:r>
              <w:t xml:space="preserve"> </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1.16</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Обеспечение исполнения гарантийных обязательств Исполнителя</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rPr>
                <w:i/>
              </w:rPr>
              <w:fldChar w:fldCharType="begin" w:fldLock="true"/>
              <w:instrText xml:space="preserve">LBVARIABLE \id "29530"</w:instrText>
              <w:fldChar w:fldCharType="separate"/>
            </w:r>
          </w:p>
          <w:p>
            <w:pPr>
              <w:pStyle w:val="LBBodyText1"/>
            </w:pPr>
            <w:r>
              <w:fldChar w:fldCharType="begin" w:fldLock="true"/>
              <w:instrText xml:space="preserve">LBVARIABLE \id "29584"</w:instrText>
              <w:fldChar w:fldCharType="separate"/>
            </w:r>
            <w:r>
              <w:t xml:space="preserve">Обеспечение надлежащего исполнения гарантийных обязательств по Договору Исполнителем не предоставляется.</w:t>
            </w:r>
            <w:r>
              <w:fldChar w:fldCharType="end"/>
            </w:r>
            <w:r>
              <w:fldChar w:fldCharType="end"/>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1.17</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Подсудность</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При неурегулировании Сторонами спора в досудебном порядке спор передается на рассмотрение </w:t>
            </w:r>
            <w:r>
              <w:fldChar w:fldCharType="begin" w:fldLock="true"/>
              <w:instrText xml:space="preserve">LBVARIABLE \id "76542" \grammarCase "genitive"</w:instrText>
              <w:fldChar w:fldCharType="separate"/>
            </w:r>
            <w:r>
              <w:t xml:space="preserve">Арбитражного суда Оренбургской области</w:t>
            </w:r>
            <w:r>
              <w:fldChar w:fldCharType="end"/>
            </w:r>
            <w:r>
              <w:t xml:space="preserve"> в порядке, предусмотренном действующим законодательством Российской Федерации.</w:t>
            </w:r>
          </w:p>
        </w:tc>
      </w:tr>
      <w:tr>
        <w:tc>
          <w:tcPr>
            <w:tcW w:w="824"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1.18</w:t>
            </w:r>
          </w:p>
        </w:tc>
        <w:tc>
          <w:tcPr>
            <w:tcW w:w="2409" w:type="dxa"/>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jc w:val="left"/>
            </w:pPr>
            <w:r>
              <w:t xml:space="preserve">Срок действия договора</w:t>
            </w:r>
          </w:p>
        </w:tc>
        <w:tc>
          <w:tcPr>
            <w:tcW w:w="6263" w:type="dxa"/>
            <w:gridSpan w:val="4"/>
            <w:shd w:fill="auto"/>
            <w:tcBorders>
              <w:left w:sz="4" w:space="0" w:val="single" w:color="000000"/>
              <w:top w:sz="4" w:space="0" w:val="single" w:color="000000"/>
              <w:right w:sz="4" w:space="0" w:val="single" w:color="000000"/>
              <w:bottom w:sz="4" w:space="0" w:val="single" w:color="000000"/>
            </w:tcBorders>
            <w:tcMar>
              <w:left w:w="115" w:type="dxa"/>
              <w:top w:w="0" w:type="dxa"/>
              <w:right w:w="115" w:type="dxa"/>
              <w:bottom w:w="0" w:type="dxa"/>
            </w:tcMar>
          </w:tcPr>
          <w:p>
            <w:pPr>
              <w:pStyle w:val="LBBodyText1"/>
            </w:pPr>
            <w:r>
              <w:t xml:space="preserve">Договор вступает в силу с даты его подписания и действует </w:t>
            </w:r>
            <w:r>
              <w:fldChar w:fldCharType="begin" w:fldLock="true"/>
              <w:instrText xml:space="preserve">LBVARIABLE \id "54487"</w:instrText>
              <w:fldChar w:fldCharType="separate"/>
            </w:r>
            <w:r>
              <w:t xml:space="preserve">в течение 37 (тридцати семи) месяцев</w:t>
            </w:r>
            <w:r>
              <w:fldChar w:fldCharType="end"/>
            </w:r>
            <w:r>
              <w:t>.</w:t>
            </w:r>
          </w:p>
        </w:tc>
      </w:tr>
    </w:tbl>
    <w:p>
      <w:pPr>
        <w:pStyle w:val="LBBodyText1"/>
      </w:pPr>
    </w:p>
    <w:p>
      <w:pPr>
        <w:pStyle w:val="LBGovstyle1"/>
      </w:pPr>
      <w:r>
        <w:t xml:space="preserve">Предмет Договора</w:t>
      </w:r>
    </w:p>
    <w:p>
      <w:pPr>
        <w:pStyle w:val="LBGovstyle2"/>
        <w:rPr>
          <w:lang w:val="ru-RU"/>
        </w:rPr>
      </w:pPr>
      <w:r>
        <w:rPr>
          <w:lang w:val="ru-RU"/>
        </w:rPr>
        <w:t xml:space="preserve">Исполнитель обязуется оказать Услуги, а Заказчик обязуется принимать и оплачивать надлежащим образом оказанные Услуги в размере, сроки и порядке в соответствии с Договором.</w:t>
      </w:r>
    </w:p>
    <w:p>
      <w:pPr>
        <w:pStyle w:val="LBGovstyle2"/>
        <w:rPr>
          <w:lang w:val="ru-RU"/>
        </w:rPr>
      </w:pPr>
      <w:r>
        <w:rPr>
          <w:lang w:val="ru-RU"/>
        </w:rPr>
        <w:t xml:space="preserve">Исполнитель гарантирует, что обладает всеми необходимыми в соответствии с законодательством Российской Федерации лицензиями, разрешениями, допусками для оказания Услуг, 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2"/>
        <w:rPr>
          <w:lang w:val="ru-RU"/>
        </w:rPr>
      </w:pPr>
      <w:r>
        <w:rPr>
          <w:lang w:val="ru-RU"/>
        </w:rPr>
        <w:t xml:space="preserve">Место оказания Услуг указано в пункте 1.5 Договора.</w:t>
      </w:r>
    </w:p>
    <w:p>
      <w:pPr>
        <w:pStyle w:val="LBGovstyle1"/>
      </w:pPr>
      <w:r>
        <w:t xml:space="preserve">Цена Договора и порядок расчетов</w:t>
      </w:r>
    </w:p>
    <w:p>
      <w:pPr>
        <w:pStyle w:val="LBGovstyle2"/>
        <w:rPr>
          <w:lang w:val="ru-RU"/>
        </w:rPr>
      </w:pPr>
      <w:r>
        <w:rPr>
          <w:lang w:val="ru-RU"/>
        </w:rPr>
        <w:t xml:space="preserve">Цена Договора указана в пункте 1.4 Договора. Цена единицы Услуг указана в Приложении № </w:t>
      </w:r>
      <w:r>
        <w:rPr>
          <w:lang w:val="ru-RU"/>
        </w:rPr>
        <w:fldChar w:fldCharType="begin" w:fldLock="false"/>
        <w:instrText xml:space="preserve">REF "Приложение_2" \h</w:instrText>
        <w:fldChar w:fldCharType="separate"/>
      </w:r>
      <w:r>
        <w:rPr>
          <w:lang w:val="ru-RU"/>
        </w:rPr>
        <w:t>2</w:t>
      </w:r>
      <w:r>
        <w:rPr>
          <w:lang w:val="ru-RU"/>
        </w:rPr>
        <w:fldChar w:fldCharType="end"/>
      </w:r>
      <w:r>
        <w:rPr>
          <w:lang w:val="ru-RU"/>
        </w:rPr>
        <w:t xml:space="preserve"> к Договору.</w:t>
      </w:r>
    </w:p>
    <w:p>
      <w:pPr>
        <w:pStyle w:val="LBBodyText2"/>
        <w:ind w:left="709"/>
      </w:pPr>
      <w:r>
        <w:fldChar w:fldCharType="begin" w:fldLock="true"/>
        <w:instrText xml:space="preserve">LBVARIABLE \id "29530" \displaced</w:instrText>
        <w:fldChar w:fldCharType="separate"/>
      </w:r>
      <w:r>
        <w:t xml:space="preserve">[Заказчик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rPr>
          <w:rStyle w:val="af5"/>
        </w:rPr>
        <w:footnoteReference w:id="5"/>
      </w:r>
      <w:r>
        <w:rPr>
          <w:rStyle w:val="af5"/>
        </w:rPr>
        <w:fldChar w:fldCharType="end"/>
      </w:r>
    </w:p>
    <w:p>
      <w:pPr>
        <w:pStyle w:val="LBBodyText2"/>
        <w:ind w:left="709"/>
      </w:pPr>
      <w:r>
        <w:fldChar w:fldCharType="begin" w:fldLock="true"/>
        <w:instrText xml:space="preserve">LBVARIABLE \id "29530" \displaced</w:instrText>
        <w:fldChar w:fldCharType="separate"/>
      </w:r>
      <w:r>
        <w:t xml:space="preserve">[При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color w:val="000000"/>
        </w:rPr>
        <w:footnoteReference w:id="6"/>
      </w:r>
      <w:r>
        <w:rPr>
          <w:rStyle w:val="af5"/>
          <w:color w:val="000000"/>
        </w:rPr>
        <w:fldChar w:fldCharType="end"/>
      </w:r>
    </w:p>
    <w:p>
      <w:pPr>
        <w:pStyle w:val="LBGovstyle2"/>
        <w:rPr>
          <w:lang w:val="ru-RU"/>
        </w:rPr>
      </w:pPr>
      <w:r>
        <w:rPr>
          <w:lang w:val="ru-RU"/>
        </w:rPr>
        <w:t xml:space="preserve">Цена Услуг  включает в себя вознаграждение Исполнителя, все установленные налоги и сборы, а также все затраты, издержки и иные расходы Исполнителя, связанные с исполнением Договора. Цена за неполный отчетный период оказания Услуг рассчитывается пропорционально фактически оказанным услугам за отчетный период (за фактические дни оказания Услуг).</w:t>
      </w:r>
    </w:p>
    <w:p>
      <w:pPr>
        <w:pStyle w:val="LBGovstyle2"/>
        <w:rPr>
          <w:lang w:val="ru-RU"/>
        </w:rPr>
      </w:pPr>
      <w:r>
        <w:rPr>
          <w:lang w:val="ru-RU"/>
        </w:rPr>
        <w:t xml:space="preserve">Исполнитель направляет Заказчику счет на оплату Услуг в срок, указанный в пункте 1.11 Договора. Оплата Услуг производится Заказчиком в срок, указанный в пункте 1.12 Договора.</w:t>
      </w:r>
    </w:p>
    <w:p>
      <w:pPr>
        <w:pStyle w:val="LBGovstyle2"/>
        <w:rPr>
          <w:lang w:val="ru-RU"/>
        </w:rPr>
      </w:pPr>
      <w:r>
        <w:rPr>
          <w:lang w:val="ru-RU"/>
        </w:rPr>
        <w:t xml:space="preserve">Оплата Услуг осуществляется с расчетного счета Заказчика по безналичному расчету платежными поручениями путем перечисления Заказчиком денежных средств на расчетный счет Исполнителя, указанный в Договоре. В случае изменения реквизитов расчетного счета, указанного в Договоре, Исполнитель обязан в течение 1 (Одного) рабочего дня с даты изменения реквизитов расчетного счета в порядке, предусмотренном пунктом 14.2 Договора,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расчетный счет Исполнителя с указанными в Договоре реквизитами или реквизитами, полученными ранее Заказчиком от Исполнителя, несет Исполнитель.</w:t>
      </w:r>
    </w:p>
    <w:p>
      <w:pPr>
        <w:pStyle w:val="LBGovstyle2"/>
        <w:rPr>
          <w:lang w:val="ru-RU"/>
        </w:rPr>
      </w:pPr>
      <w:r>
        <w:rPr>
          <w:lang w:val="ru-RU"/>
        </w:rPr>
        <w:t xml:space="preserve">Обязательства Заказчика по оплате Услуг считаются исполненными с даты списания денежных средств с расчетного счета Заказчика.</w:t>
      </w:r>
    </w:p>
    <w:p>
      <w:pPr>
        <w:pStyle w:val="LBGovstyle2"/>
        <w:rPr>
          <w:lang w:val="ru-RU"/>
        </w:rPr>
      </w:pPr>
      <w:r>
        <w:rPr>
          <w:lang w:val="ru-RU"/>
        </w:rPr>
        <w:t xml:space="preserve">Исполнитель, являющийся плательщиком НДС, обязан предоставлять Заказчику счета-фактуры в порядке и сроки, установленные законодательством Российской Федерации о налогах и сборах. При неисполнении Исполнителем указанной в настоящем пункте обязанности в установленный срок Заказчик вправе взыскать с Исполнителя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Заказчик вправе взыскать с Исполнителя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Услуг не является предоставлением Заказчику коммерческого кредита, предусмотренного статьей 823 Гражданского кодекса Российской Федерации. На сумму денежного обязательства Заказчика по оплате Услуг законные проценты, предусмотренные статей 317.1 Гражданского кодекса Российской Федерации, не начисляются.</w:t>
      </w:r>
    </w:p>
    <w:p>
      <w:pPr>
        <w:pStyle w:val="LBGovstyle2"/>
        <w:rPr>
          <w:lang w:val="ru-RU"/>
        </w:rPr>
      </w:pPr>
      <w:r>
        <w:rPr>
          <w:lang w:val="ru-RU"/>
        </w:rPr>
        <w:fldChar w:fldCharType="begin" w:fldLock="true"/>
        <w:instrText xml:space="preserve">LBVARIABLE \id "29586" \displaced</w:instrText>
        <w:fldChar w:fldCharType="separate"/>
      </w:r>
      <w:r>
        <w:rPr>
          <w:lang w:val="ru-RU"/>
        </w:rPr>
        <w:t xml:space="preserve">Акт сверки взаимных расчетов составляется не реже одного раза в год, по запросу Заказчика, в том числе перед составлением годовой отчетности и перед закрытием (расторжением) Договора.</w:t>
      </w:r>
      <w:r>
        <w:rPr>
          <w:lang w:val="ru-RU"/>
        </w:rPr>
        <w:fldChar w:fldCharType="end"/>
      </w:r>
    </w:p>
    <w:p>
      <w:pPr>
        <w:pStyle w:val="LBGovstyle1"/>
      </w:pPr>
      <w:r>
        <w:t xml:space="preserve">Сроки, порядок и условия приемки Услуг </w:t>
      </w:r>
    </w:p>
    <w:p>
      <w:pPr>
        <w:pStyle w:val="LBGovstyle2"/>
        <w:rPr>
          <w:lang w:val="ru-RU"/>
        </w:rPr>
      </w:pPr>
      <w:r>
        <w:rPr>
          <w:lang w:val="ru-RU"/>
        </w:rPr>
        <w:t xml:space="preserve">Исполнитель в порядке, предусмотренном пунктом 14.3 Договора извещает Заказчика о дате и времени сдачи оказанных Услуг в срок, установленный в пункте 1.6 Договора. Извещение должно быть направлено в адрес Заказчика в соответствии с контактными данными Заказчика, указанными в разделе 16 Договора.</w:t>
      </w:r>
    </w:p>
    <w:p>
      <w:pPr>
        <w:pStyle w:val="LBGovstyle2"/>
        <w:rPr>
          <w:lang w:val="ru-RU"/>
        </w:rPr>
      </w:pPr>
      <w:r>
        <w:rPr>
          <w:lang w:val="ru-RU"/>
        </w:rPr>
        <w:t xml:space="preserve">Исполнитель обязан в срок, указанный в пункте 1.7 Договора, направить Заказчику Акт сдачи-приемки оказанных Услуг в 2 (Двух) экземплярах, подписанный Исполнителем. Одновременно с Актом сдачи-приемки оказанных Услуг Исполнитель обязан направить Заказчику отчетные документы, указанные в пункте 1.8 Договора.</w:t>
      </w:r>
    </w:p>
    <w:p>
      <w:pPr>
        <w:pStyle w:val="LBGovstyle2"/>
        <w:rPr>
          <w:lang w:val="ru-RU"/>
        </w:rPr>
      </w:pPr>
      <w:r>
        <w:rPr>
          <w:lang w:val="ru-RU"/>
        </w:rPr>
        <w:t xml:space="preserve">Приемка оказанных Услуг осуществляется Заказчиком в срок, установленный пунктом 1.9 Договора.</w:t>
      </w:r>
    </w:p>
    <w:p>
      <w:pPr>
        <w:pStyle w:val="LBBodyText2"/>
        <w:ind w:left="709"/>
      </w:pPr>
      <w:r>
        <w:t xml:space="preserve">Указанный срок может продлеваться на срок проведения экспертизы, если Заказчиком принято решение о проведении экспертизы оказанных Услуг.</w:t>
      </w:r>
    </w:p>
    <w:p>
      <w:pPr>
        <w:pStyle w:val="LBGovstyle2"/>
        <w:rPr>
          <w:lang w:val="ru-RU"/>
        </w:rPr>
      </w:pPr>
      <w:r>
        <w:rPr>
          <w:lang w:val="ru-RU"/>
        </w:rPr>
        <w:t xml:space="preserve">При приемке оказанных Услуг Заказчик проводит проверку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2"/>
        <w:rPr>
          <w:lang w:val="ru-RU"/>
        </w:rPr>
      </w:pPr>
      <w:r>
        <w:rPr>
          <w:lang w:val="ru-RU"/>
        </w:rPr>
        <w:t xml:space="preserve">Для проверки оказанных Услуг в части их соответствия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Заказчик вправе провести экспертизу. Экспертиза оказанных Услуг может проводиться Заказчиком своими силами или к ее проведению могут привлекаться независимые эксперты (экспертные организации).</w:t>
      </w:r>
    </w:p>
    <w:p>
      <w:pPr>
        <w:pStyle w:val="LBGovstyle2"/>
        <w:rPr>
          <w:lang w:val="ru-RU"/>
        </w:rPr>
      </w:pPr>
      <w:r>
        <w:rPr>
          <w:lang w:val="ru-RU"/>
        </w:rPr>
        <w:t xml:space="preserve">Приемка оказанных Услуг осуществляется уполномоченным работником Заказчика или приемочной комиссией Заказчика в соответствии с локальными нормативными актами Заказчика.</w:t>
      </w:r>
      <w:r>
        <w:rPr>
          <w:lang w:val="ru-RU"/>
        </w:rPr>
        <w:fldChar w:fldCharType="begin" w:fldLock="true"/>
        <w:instrText xml:space="preserve">LBVARIABLE \id "29592"</w:instrText>
        <w:fldChar w:fldCharType="separate"/>
      </w:r>
      <w:r>
        <w:rPr>
          <w:lang w:val="ru-RU"/>
        </w:rPr>
        <w:t xml:space="preserve">Заказчик обязан уведомить Исполнителя о дате приемки. В случае неприбытия уполномоченного представителя Исполнителя для участия в приемке в срок, указанный в уведомлении, Заказчик осуществляет приемку без участия Исполнителя.</w:t>
      </w:r>
      <w:r>
        <w:rPr>
          <w:lang w:val="ru-RU"/>
        </w:rPr>
        <w:fldChar w:fldCharType="end"/>
      </w:r>
    </w:p>
    <w:p>
      <w:pPr>
        <w:pStyle w:val="LBGovstyle2"/>
        <w:rPr>
          <w:lang w:val="ru-RU"/>
        </w:rPr>
      </w:pPr>
      <w:r>
        <w:rPr>
          <w:lang w:val="ru-RU"/>
        </w:rPr>
        <w:t xml:space="preserve">По результатам приемки оказанных Услуг Заказчиком принимается одно из следующих решений:</w:t>
      </w:r>
    </w:p>
    <w:p>
      <w:pPr>
        <w:pStyle w:val="LBGovstyle5-Alt"/>
        <w:numPr>
          <w:numId w:val="25"/>
          <w:ilvl w:val="0"/>
        </w:numPr>
        <w:rPr>
          <w:lang w:val="ru-RU"/>
        </w:rPr>
      </w:pPr>
      <w:r>
        <w:rPr>
          <w:lang w:val="ru-RU"/>
        </w:rPr>
        <w:t xml:space="preserve">Услуги оказаны надлежащим образом в соответствии с условиями Договора, в том числе условиям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 Заказчик не имеет замечаний к оказанным Услугам. В этом случае оказанные Услуги подлежат приемке;</w:t>
      </w:r>
    </w:p>
    <w:p>
      <w:pPr>
        <w:pStyle w:val="LBGovstyle5-Alt"/>
        <w:numPr>
          <w:numId w:val="25"/>
          <w:ilvl w:val="0"/>
        </w:numPr>
        <w:rPr>
          <w:lang w:val="ru-RU"/>
        </w:rPr>
      </w:pPr>
      <w:r>
        <w:rPr>
          <w:lang w:val="ru-RU"/>
        </w:rPr>
        <w:t xml:space="preserve">Услуги оказаны с нарушением условий Договора, в том числе условий Технического задания, иных приложений к Договору, и (или) положений действующего законодательства Российской Федерации, иных нормативных правовых актов Российской Федерации, иных обязательных правил и требований, Заказчиком выявлены недостатки в оказанных Услугах. В таком случае Заказчик составляет Акт о выявленных недостатках по Договору по форме Приложения № </w:t>
      </w:r>
      <w:r>
        <w:rPr>
          <w:lang w:val="ru-RU"/>
        </w:rPr>
        <w:fldChar w:fldCharType="begin" w:fldLock="false"/>
        <w:instrText xml:space="preserve">REF "Приложение_4" \h</w:instrText>
        <w:fldChar w:fldCharType="separate"/>
      </w:r>
      <w:r>
        <w:rPr>
          <w:lang w:val="ru-RU"/>
        </w:rPr>
        <w:t>4</w:t>
      </w:r>
      <w:r>
        <w:rPr>
          <w:lang w:val="ru-RU"/>
        </w:rPr>
        <w:fldChar w:fldCharType="end"/>
      </w:r>
      <w:r>
        <w:rPr>
          <w:lang w:val="ru-RU"/>
        </w:rPr>
        <w:t xml:space="preserve"> к Договору (далее – Акт о выявленных недостатках) и выбирает один из следующих вариантов по своему усмотрению:</w:t>
      </w:r>
    </w:p>
    <w:p>
      <w:pPr>
        <w:pStyle w:val="LBGovstyle4-Alt"/>
        <w:numPr>
          <w:numId w:val="26"/>
          <w:ilvl w:val="0"/>
        </w:numPr>
        <w:rPr>
          <w:lang w:val="ru-RU"/>
        </w:rPr>
        <w:ind w:left="1418" w:hanging="567"/>
      </w:pPr>
      <w:r>
        <w:rPr>
          <w:lang w:val="ru-RU"/>
        </w:rPr>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подлежат приемке; либо</w:t>
      </w:r>
    </w:p>
    <w:p>
      <w:pPr>
        <w:pStyle w:val="LBGovstyle4-Alt"/>
        <w:numPr>
          <w:numId w:val="26"/>
          <w:ilvl w:val="0"/>
        </w:numPr>
        <w:rPr>
          <w:lang w:val="ru-RU"/>
        </w:rPr>
        <w:ind w:left="1418" w:hanging="567"/>
      </w:pPr>
      <w:r>
        <w:rPr>
          <w:lang w:val="ru-RU"/>
        </w:rPr>
        <w:t xml:space="preserve">направляет Исполнителю требование о соразмерном уменьшении цены Договора; либо</w:t>
      </w:r>
    </w:p>
    <w:p>
      <w:pPr>
        <w:pStyle w:val="LBGovstyle4-Alt"/>
        <w:numPr>
          <w:numId w:val="26"/>
          <w:ilvl w:val="0"/>
        </w:numPr>
        <w:rPr>
          <w:lang w:val="ru-RU"/>
        </w:rPr>
        <w:ind w:left="1418" w:hanging="567"/>
      </w:pPr>
      <w:r>
        <w:rPr>
          <w:lang w:val="ru-RU"/>
        </w:rPr>
        <w:t xml:space="preserve">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pPr>
        <w:pStyle w:val="LBGovstyle5-Alt"/>
        <w:numPr>
          <w:numId w:val="25"/>
          <w:ilvl w:val="0"/>
        </w:numPr>
        <w:rPr>
          <w:lang w:val="ru-RU"/>
        </w:rPr>
      </w:pPr>
      <w:r>
        <w:rPr>
          <w:lang w:val="ru-RU"/>
        </w:rPr>
        <w:t xml:space="preserve">оказанные Услуги соответствуют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но оказаны с нарушением сроков, установленных Договором. В этом случае оказанные Услуги подлежат приемке либо, если вследствие просрочки Исполнителя исполнение утратило интерес для Заказчика, он может отказаться от приемки Услуг;</w:t>
      </w:r>
    </w:p>
    <w:p>
      <w:pPr>
        <w:pStyle w:val="LBGovstyle5-Alt"/>
        <w:numPr>
          <w:numId w:val="25"/>
          <w:ilvl w:val="0"/>
        </w:numPr>
        <w:rPr>
          <w:lang w:val="ru-RU"/>
        </w:rPr>
      </w:pPr>
      <w:r>
        <w:rPr>
          <w:lang w:val="ru-RU"/>
        </w:rPr>
        <w:t xml:space="preserve">Услуги не оказаны Исполнителем или оказаны с существенным нарушением условий Договора, в том числе условий Технического задания, иных приложений к Договору, которое влечет для Заказчика такой ущерб, что он в значительной степени лишается того, на что вправе был рассчитывать при заключении Договора. В указанном случае оказанные Услуги не подлежат приемке Заказчиком. Заказчик направляет Исполнителю мотивированный отказ от подписания Акта сдачи-приемки оказанных услуг;</w:t>
      </w:r>
    </w:p>
    <w:p>
      <w:pPr>
        <w:pStyle w:val="LBGovstyle5-Alt"/>
        <w:numPr>
          <w:numId w:val="25"/>
          <w:ilvl w:val="0"/>
        </w:numPr>
        <w:rPr>
          <w:lang w:val="ru-RU"/>
        </w:rPr>
      </w:pPr>
      <w:r>
        <w:rPr>
          <w:lang w:val="ru-RU"/>
        </w:rPr>
        <w:t xml:space="preserve">Исполнитель не предоставил полный комплект надлежащим образом оформленных документов, указанных в пункте 4.2 Договора. До момента предоставления указанных документов в полном объеме Услуги считаются не оказанными. Заказчик устанавливает Исполнителю срок для устранения допущенных нарушений, составляет Акт о выявленных недостатках и направляет его Исполнителю.</w:t>
      </w:r>
    </w:p>
    <w:p>
      <w:pPr>
        <w:pStyle w:val="LBBodyText2"/>
        <w:ind w:left="709"/>
      </w:pPr>
      <w:r>
        <w:t xml:space="preserve">В случаях, указанных в подпунктах (ii) – (v) настоящего пункта Заказчик вправе взыскать с Исполнителя неустойку, предусмотренную Договором, убытки.</w:t>
      </w:r>
    </w:p>
    <w:p>
      <w:pPr>
        <w:pStyle w:val="LBGovstyle2"/>
        <w:rPr>
          <w:lang w:val="ru-RU"/>
        </w:rPr>
      </w:pPr>
      <w:r>
        <w:rPr>
          <w:lang w:val="ru-RU"/>
        </w:rPr>
        <w:t xml:space="preserve">После устранения Исполнителем недостатков, в том числе в части предоставления полного комплекта надлежащим образом оформленных документов, указанных в пункте 4.2 Договора, приемка оказанных Услуг осуществляется в порядке, предусмотренном настоящим разделом Договора.</w:t>
      </w:r>
    </w:p>
    <w:p>
      <w:pPr>
        <w:pStyle w:val="LBGovstyle2"/>
        <w:rPr>
          <w:lang w:val="ru-RU"/>
        </w:rPr>
      </w:pPr>
      <w:r>
        <w:rPr>
          <w:lang w:val="ru-RU"/>
        </w:rPr>
        <w:t xml:space="preserve">Если оказанные Услуги соответствуют условиям Договора, Сторонами не позднее 10 (Десяти) рабочих дней со дня окончания приемки подписывается Акт сдачи-приемки оказанных Услуг в 2 (Двух) экземплярах, по одному для каждой из Сторон. С момента подписания Акта сдачи-приемки оказанных Услуг (а если предусмотрено составление Сводного акта сдачи-приемки оказанных Услуг – с момента подписания такого Сводного акта), оказанные Услуги считаются принятыми Заказчиком. Факт подписания Акта сдачи-приемки оказанных Услуг,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pPr>
        <w:pStyle w:val="LBGovstyle2"/>
        <w:rPr>
          <w:lang w:val="ru-RU"/>
        </w:rPr>
      </w:pPr>
      <w:r>
        <w:rPr>
          <w:lang w:val="ru-RU"/>
        </w:rPr>
        <w:t xml:space="preserve">В случае досрочного оказания Услуг по Договору Заказчик вправе принять оказанные Услуги и провести расчет в соответствии с разделом 3 Договора.</w:t>
      </w:r>
    </w:p>
    <w:p>
      <w:pPr>
        <w:pStyle w:val="LBGovstyle1"/>
      </w:pPr>
      <w:r>
        <w:t xml:space="preserve">Права и обязанности Сторон</w:t>
      </w:r>
    </w:p>
    <w:p>
      <w:pPr>
        <w:pStyle w:val="LBGovstyle2"/>
        <w:rPr>
          <w:lang w:val="ru-RU"/>
        </w:rPr>
      </w:pPr>
      <w:r>
        <w:rPr>
          <w:lang w:val="ru-RU"/>
        </w:rPr>
        <w:t xml:space="preserve">Исполнитель обязан:</w:t>
      </w:r>
    </w:p>
    <w:p>
      <w:pPr>
        <w:pStyle w:val="LBGovstyle3"/>
        <w:rPr>
          <w:lang w:val="ru-RU"/>
        </w:rPr>
      </w:pPr>
      <w:r>
        <w:rPr>
          <w:lang w:val="ru-RU"/>
        </w:rPr>
        <w:t xml:space="preserve">оказать Услуги в соответствии с условиями Договора, в том числе Технического задания, иных приложений к Договору, а также положениями действующего законодательства Российской Федерации, иных нормативных правовых актов Российской Федерации, иными обязательными правилами и требованиями;</w:t>
      </w:r>
    </w:p>
    <w:p>
      <w:pPr>
        <w:pStyle w:val="LBGovstyle3"/>
        <w:rPr>
          <w:lang w:val="ru-RU"/>
        </w:rPr>
      </w:pPr>
      <w:r>
        <w:rPr>
          <w:lang w:val="ru-RU"/>
        </w:rPr>
        <w:t xml:space="preserve">в соответствии с требованием Заказчика обеспечить за свой счет устранение выявленных недостатков в оказанных Услугах или возместить расходы Заказчика на устранение недостатков в оказанных Услугах в порядке и на условиях, предусмотренных Договором;</w:t>
      </w:r>
    </w:p>
    <w:p>
      <w:pPr>
        <w:pStyle w:val="LBGovstyle3"/>
        <w:rPr>
          <w:lang w:val="ru-RU"/>
        </w:rPr>
      </w:pPr>
      <w:r>
        <w:rPr>
          <w:lang w:val="ru-RU"/>
        </w:rPr>
        <w:t xml:space="preserve">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выставлять счета на оплату Услуг в сроки, предусмотренные пунктом 1.11 Договора;</w:t>
      </w:r>
    </w:p>
    <w:p>
      <w:pPr>
        <w:pStyle w:val="LBGovstyle3"/>
        <w:rPr>
          <w:lang w:val="ru-RU"/>
        </w:rPr>
      </w:pPr>
      <w:r>
        <w:rPr>
          <w:lang w:val="ru-RU"/>
        </w:rPr>
        <w:t xml:space="preserve">направлять Заказчику подписанные со своей стороны Акты сдачи-приемки оказанных Услуг в сроки, предусмотренные пунктом 1.7 Договора;</w:t>
      </w:r>
    </w:p>
    <w:p>
      <w:pPr>
        <w:pStyle w:val="LBGovstyle3"/>
        <w:rPr>
          <w:lang w:val="ru-RU"/>
        </w:rPr>
      </w:pPr>
      <w:r>
        <w:rPr>
          <w:lang w:val="ru-RU"/>
        </w:rPr>
        <w:t xml:space="preserve">в течение 2 (Двух) рабочих дней с даты подписания Договора назначить своего представителя, ответственного за взаимодействие с Заказчиком в рамках Договора, и сообщить его контактные данные на авторизированный адрес электронной почты Заказчика;</w:t>
      </w:r>
    </w:p>
    <w:p>
      <w:pPr>
        <w:pStyle w:val="LBGovstyle3"/>
        <w:rPr>
          <w:lang w:val="ru-RU"/>
        </w:rPr>
      </w:pPr>
      <w:r>
        <w:rPr>
          <w:lang w:val="ru-RU"/>
        </w:rPr>
        <w:t xml:space="preserve">незамедлительно предоставлять информацию о смене режима налогообложения или освобождении от обязанностей налогоплательщика НДС. Убытки, которые Заказчик понесет из-за отсутствия или несвоевременного представления информации о смене режима налогообложения, Исполнитель обязан компенсировать в течение 10 (Десяти) рабочих дней с даты получения соответствующего письменного требования Заказчика;</w:t>
      </w:r>
    </w:p>
    <w:p>
      <w:pPr>
        <w:pStyle w:val="LBGovstyle3"/>
        <w:rPr>
          <w:lang w:val="ru-RU"/>
        </w:rPr>
      </w:pPr>
      <w:r>
        <w:rPr>
          <w:lang w:val="ru-RU"/>
        </w:rPr>
        <w:t xml:space="preserve">не передавать оригиналы или копии документов, полученных от Заказчика по Договору, третьим лицам без предварительного получения письменного согласия Заказчика. Для целей Договора под третьими лицами понимаются любые физические или юридические лица, за исключением Заказчика и работников Заказчика, Исполнителя и работников Исполнителя;</w:t>
      </w:r>
    </w:p>
    <w:p>
      <w:pPr>
        <w:pStyle w:val="LBGovstyle3"/>
        <w:rPr>
          <w:lang w:val="ru-RU"/>
        </w:rPr>
      </w:pPr>
      <w:r>
        <w:rPr>
          <w:lang w:val="ru-RU"/>
        </w:rPr>
        <w:t xml:space="preserve">обеспечить сохранность конфиденциальной информации Заказчика, полученной в ходе оказания Услуг, и не разглашать данную информацию без письменного согласия Заказчика независимо от продолжения или прекращения правоотношений с Заказчиком, без ограничения сроков действия данной обязанности;</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 иностранное физическое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Заказчику документы и сведения, предусмотренные в Приложении № </w:t>
      </w:r>
      <w:r>
        <w:rPr>
          <w:lang w:val="ru-RU"/>
        </w:rPr>
        <w:fldChar w:fldCharType="begin" w:fldLock="true"/>
        <w:instrText xml:space="preserve">LBVARIABLE \id "76534"</w:instrText>
        <w:fldChar w:fldCharType="separate"/>
      </w:r>
      <w:r>
        <w:rPr>
          <w:lang w:val="ru-RU"/>
        </w:rPr>
        <w:t>5</w:t>
      </w:r>
      <w:r>
        <w:rPr>
          <w:lang w:val="ru-RU"/>
        </w:rPr>
        <w:fldChar w:fldCharType="end"/>
      </w:r>
      <w:r>
        <w:rPr>
          <w:lang w:val="ru-RU"/>
        </w:rPr>
        <w:t xml:space="preserve"> к Договору;</w:t>
      </w:r>
      <w:r>
        <w:rPr>
          <w:vertAlign w:val="superscript"/>
          <w:lang w:val="ru-RU"/>
        </w:rPr>
        <w:footnoteReference w:id="7"/>
      </w:r>
      <w:r>
        <w:rPr>
          <w:lang w:val="ru-RU"/>
        </w:rPr>
        <w:fldChar w:fldCharType="end"/>
      </w:r>
    </w:p>
    <w:p>
      <w:pPr>
        <w:pStyle w:val="LBGovstyle3"/>
        <w:rPr>
          <w:lang w:val="ru-RU"/>
        </w:rPr>
      </w:pPr>
      <w:r>
        <w:rPr>
          <w:lang w:val="ru-RU"/>
        </w:rPr>
        <w:t xml:space="preserve">незамедлительно извещать Заказчика и до получения от него указаний приостанавливать оказание Услуг при обнаружении:</w:t>
      </w:r>
    </w:p>
    <w:p>
      <w:pPr>
        <w:pStyle w:val="LBGovstyle4"/>
        <w:rPr>
          <w:lang w:val="ru-RU"/>
        </w:rPr>
      </w:pPr>
      <w:r>
        <w:rPr>
          <w:lang w:val="ru-RU"/>
        </w:rPr>
        <w:t xml:space="preserve">возможных неблагоприятных для Заказчика последствий выполнения его указаний о способе оказания Услуг;</w:t>
      </w:r>
    </w:p>
    <w:p>
      <w:pPr>
        <w:pStyle w:val="LBGovstyle4"/>
        <w:rPr>
          <w:lang w:val="ru-RU"/>
        </w:rPr>
      </w:pPr>
      <w:r>
        <w:rPr>
          <w:lang w:val="ru-RU"/>
        </w:rPr>
        <w:t xml:space="preserve">обнаруженной невозможности получить ожидаемые результаты или нецелесообразности продолжения оказания Услуг;</w:t>
      </w:r>
    </w:p>
    <w:p>
      <w:pPr>
        <w:pStyle w:val="LBGovstyle4"/>
        <w:rPr>
          <w:lang w:val="ru-RU"/>
        </w:rPr>
      </w:pPr>
      <w:r>
        <w:rPr>
          <w:lang w:val="ru-RU"/>
        </w:rPr>
        <w:t xml:space="preserve">иных, не зависящих от Исполнителя обстоятельств, влияющих на результаты Услуг, либо создающих невозможность их завершения в срок;</w:t>
      </w:r>
    </w:p>
    <w:p>
      <w:pPr>
        <w:pStyle w:val="LBGovstyle3"/>
        <w:rPr>
          <w:lang w:val="ru-RU"/>
        </w:rPr>
      </w:pPr>
      <w:r>
        <w:rPr>
          <w:lang w:val="ru-RU"/>
        </w:rPr>
        <w:t xml:space="preserve">в случае, если к Заказчику будут предъявлены претензии со стороны третьих лиц в отношении нарушения последним прав третьих лиц, вызванного действиями или бездействием Исполнителя, то Исполнитель обязуется выступить на стороне Заказчика во всех возможных судебных или претензионных спорах, а также возместить Заказчику любые убытки, которые возникнут или могут возникнуть в связи с предъявлением к Заказчику указанных требований;</w:t>
      </w:r>
    </w:p>
    <w:p>
      <w:pPr>
        <w:pStyle w:val="LBGovstyle3"/>
        <w:rPr>
          <w:lang w:val="ru-RU"/>
        </w:rPr>
      </w:pPr>
      <w:r>
        <w:rPr>
          <w:lang w:val="ru-RU"/>
        </w:rPr>
        <w:t xml:space="preserve">самостоятельно обеспечивать наличие техники, материалов, оборудования, инвентаря, необходимых для оказания Услуг, а также обеспечивать обслуживание и ремонт такого оборудования, техники, инвентаря;</w:t>
      </w:r>
    </w:p>
    <w:p>
      <w:pPr>
        <w:pStyle w:val="LBGovstyle3"/>
        <w:rPr>
          <w:lang w:val="ru-RU"/>
        </w:rPr>
      </w:pPr>
      <w:r>
        <w:rPr>
          <w:lang w:val="ru-RU"/>
        </w:rPr>
        <w:fldChar w:fldCharType="begin" w:fldLock="true"/>
        <w:instrText xml:space="preserve">LBVARIABLE \id "29592" \displaced</w:instrText>
        <w:fldChar w:fldCharType="separate"/>
      </w:r>
      <w:r>
        <w:rPr>
          <w:lang w:val="ru-RU"/>
        </w:rPr>
        <w:t xml:space="preserve">обеспечить явку своего представителя при приемке оказанных Услуг. Исполнитель, не направивший своего представителя, лишается возможности ссылаться на нарушение Заказчиком правил приемки оказанных Услуг;</w:t>
      </w:r>
      <w:r>
        <w:rPr>
          <w:lang w:val="ru-RU"/>
        </w:rPr>
        <w:fldChar w:fldCharType="end"/>
      </w:r>
    </w:p>
    <w:p>
      <w:pPr>
        <w:pStyle w:val="LBGovstyle3"/>
        <w:rPr>
          <w:lang w:val="ru-RU"/>
        </w:rPr>
      </w:pPr>
      <w:r>
        <w:rPr>
          <w:lang w:val="ru-RU"/>
        </w:rPr>
        <w:t xml:space="preserve">в случае, если Услуги будут оказываться на территории Заказчика, Исполнитель также обязан:</w:t>
      </w:r>
    </w:p>
    <w:p>
      <w:pPr>
        <w:pStyle w:val="LBGovstyle4"/>
        <w:rPr>
          <w:lang w:val="ru-RU"/>
        </w:rPr>
      </w:pPr>
      <w:r>
        <w:rPr>
          <w:lang w:val="ru-RU"/>
        </w:rPr>
        <w:t xml:space="preserve">в течение 2 (Двух) рабочих дней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pPr>
        <w:pStyle w:val="LBGovstyle4"/>
        <w:rPr>
          <w:lang w:val="ru-RU"/>
        </w:rPr>
      </w:pPr>
      <w:r>
        <w:rPr>
          <w:lang w:val="ru-RU"/>
        </w:rPr>
        <w:t xml:space="preserve">в течение 2 (Двух) рабочих дней с даты заключения Договора предоставить Заказчику списки автотранспорта Исполнителя, задействованного на объектах Заказчика;</w:t>
      </w:r>
    </w:p>
    <w:p>
      <w:pPr>
        <w:pStyle w:val="LBGovstyle4"/>
        <w:rPr>
          <w:lang w:val="ru-RU"/>
        </w:rPr>
      </w:pPr>
      <w:r>
        <w:rPr>
          <w:lang w:val="ru-RU"/>
        </w:rPr>
        <w:t xml:space="preserve">обеспечивать соблюдение своими работниками требований внутриобъектового режима, правил противопожарной безопасности и производственной санитарии, действующих на территории Заказчика;</w:t>
      </w:r>
    </w:p>
    <w:p>
      <w:pPr>
        <w:pStyle w:val="LBGovstyle4"/>
        <w:rPr>
          <w:lang w:val="ru-RU"/>
        </w:rPr>
      </w:pPr>
      <w:r>
        <w:rPr>
          <w:lang w:val="ru-RU"/>
        </w:rPr>
        <w:t xml:space="preserve">нести полную ответственность за действия и (или) бездействия своих работников на территории Заказчика. В случае причинения работниками Исполнителя ущерба Заказчику и (или) его имуществу либо третьим лицам, Заказчик вправе обратиться к Исполнителю с требованием о возмещении нанесенного ущерба, а Исполнитель обязан возместить этот ущерб в полном объеме;</w:t>
      </w:r>
    </w:p>
    <w:p>
      <w:pPr>
        <w:pStyle w:val="LBGovstyle4"/>
        <w:rPr>
          <w:lang w:val="ru-RU"/>
        </w:rPr>
      </w:pPr>
      <w:r>
        <w:rPr>
          <w:lang w:val="ru-RU"/>
        </w:rPr>
        <w:t xml:space="preserve">соблюдать правила и требования охраны труда на территории Заказчика, требования, предъявляемые органами Ростехнадзора, Роспотребнадзора и иными государственными органами, осуществляющими государственный контроль (надзор), органами местного самоуправления, осуществляющими муниципальный контроль, отраслевые правила и нормы, обязательные в сфере деятельности Заказчика;</w:t>
      </w:r>
    </w:p>
    <w:p>
      <w:pPr>
        <w:pStyle w:val="LBGovstyle4"/>
        <w:rPr>
          <w:lang w:val="ru-RU"/>
        </w:rPr>
      </w:pPr>
      <w:r>
        <w:rPr>
          <w:lang w:val="ru-RU"/>
        </w:rPr>
        <w:t xml:space="preserve">в течение 5 (Пяти) рабочих дней с даты получения письменного запроса Заказчика предоставить Заказчику копии приказов о назначении лиц, ответственных за охрану труда на территории Заказчика с приложением копий соответствующих удостоверений установленного образца об обучении ответственных лиц;</w:t>
      </w:r>
    </w:p>
    <w:p>
      <w:pPr>
        <w:pStyle w:val="LBGovstyle4"/>
        <w:rPr>
          <w:lang w:val="ru-RU"/>
        </w:rPr>
      </w:pPr>
      <w:r>
        <w:rPr>
          <w:lang w:val="ru-RU"/>
        </w:rPr>
        <w:t xml:space="preserve">в случае получения заключений или предписаний уполномоченных государственных органов о ненадлежащем состоянии охраны труда, выполнить своевременно и за свой счет указанные в них требования;</w:t>
      </w:r>
    </w:p>
    <w:p>
      <w:pPr>
        <w:pStyle w:val="LBGovstyle4"/>
        <w:rPr>
          <w:lang w:val="ru-RU"/>
        </w:rPr>
      </w:pPr>
      <w:r>
        <w:rPr>
          <w:lang w:val="ru-RU"/>
        </w:rPr>
        <w:t xml:space="preserve">в случае взыскания штрафных санкций с Заказчика со стороны Роструда, Ростехнадзора, Роспотребнадзора, Росприроднадзора и других государственных органов, осуществляющих государственный контроль (надзор), органов местного самоуправления, осуществляющих муниципальный контроль, за нарушение Исполнителем норм действующих нормативных правовых актов Российской Федерации возместить понесенные Заказчиком издержки по счетам, выставленным Заказчиком, в течение 5 (Пяти) рабочих дней со дня получения счета;</w:t>
      </w:r>
    </w:p>
    <w:p>
      <w:pPr>
        <w:pStyle w:val="LBGovstyle3"/>
        <w:rPr>
          <w:lang w:val="ru-RU"/>
        </w:rPr>
      </w:pPr>
      <w:r>
        <w:rPr>
          <w:lang w:val="ru-RU"/>
        </w:rPr>
        <w:t xml:space="preserve">Соблюдать требования действующего законодательства Российской Федерации об охране окружающей среды;</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налоговые декларации по НДС за соответствующие периоды;</w:t>
      </w:r>
    </w:p>
    <w:p>
      <w:pPr>
        <w:pStyle w:val="LBGovstyle3"/>
        <w:rPr>
          <w:lang w:val="ru-RU"/>
        </w:rPr>
      </w:pPr>
      <w:r>
        <w:rPr>
          <w:lang w:val="ru-RU"/>
        </w:rPr>
        <w:fldChar w:fldCharType="begin" w:fldLock="true"/>
        <w:instrText xml:space="preserve">LBVARIABLE \id "29591" \displaced</w:instrText>
        <w:fldChar w:fldCharType="separate"/>
      </w:r>
      <w:r>
        <w:rPr>
          <w:lang w:val="ru-RU"/>
        </w:rPr>
        <w:t xml:space="preserve">в случае привлечения к исполнению Договора соисполнителей (третьих лиц) соблюдать должную осмотрительность, а также: </w:t>
      </w:r>
    </w:p>
    <w:p>
      <w:pPr>
        <w:pStyle w:val="LBGovstyle4"/>
        <w:rPr>
          <w:lang w:val="ru-RU"/>
        </w:rPr>
      </w:pPr>
      <w:r>
        <w:rPr>
          <w:lang w:val="ru-RU"/>
        </w:rPr>
        <w:t xml:space="preserve">уведомлять Заказчика о привлечении таких третьих лиц путем направления Заказчику списка лиц, которых Исполнитель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Исполнителя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w:t>
      </w:r>
    </w:p>
    <w:p>
      <w:pPr>
        <w:pStyle w:val="LBGovstyle4"/>
        <w:rPr>
          <w:lang w:val="ru-RU"/>
        </w:rPr>
      </w:pPr>
      <w:r>
        <w:rPr>
          <w:lang w:val="ru-RU"/>
        </w:rPr>
        <w:t xml:space="preserve">нести полную ответственность за действия привлечённых Исполнителем соисполнителей как за собственные действия;</w:t>
      </w:r>
    </w:p>
    <w:p>
      <w:pPr>
        <w:pStyle w:val="LBGovstyle4"/>
        <w:rPr>
          <w:lang w:val="ru-RU"/>
        </w:rPr>
      </w:pPr>
      <w:r>
        <w:rPr>
          <w:lang w:val="ru-RU"/>
        </w:rPr>
        <w:t xml:space="preserve">предоставить Заказчику информацию о заключенных с соисполнителями договорах и их условиях в течение 1 (одного) рабочего дня со дня заключения таких договоров;</w:t>
      </w:r>
    </w:p>
    <w:p>
      <w:pPr>
        <w:pStyle w:val="LBGovstyle4"/>
        <w:rPr>
          <w:lang w:val="ru-RU"/>
        </w:rPr>
      </w:pPr>
      <w:r>
        <w:rPr>
          <w:lang w:val="ru-RU"/>
        </w:rPr>
        <w:t xml:space="preserve">обеспечить соблюдение соисполнителями (третьими лицами) положений Федерального закона от 27 июля 2006 года № 152-ФЗ «О персональных данных».</w:t>
      </w:r>
      <w:r>
        <w:rPr>
          <w:lang w:val="ru-RU"/>
        </w:rPr>
        <w:fldChar w:fldCharType="end"/>
      </w:r>
    </w:p>
    <w:p>
      <w:pPr>
        <w:pStyle w:val="LBGovstyle3"/>
        <w:rPr>
          <w:lang w:val="ru-RU"/>
        </w:rPr>
      </w:pPr>
      <w:r>
        <w:rPr>
          <w:lang w:val="ru-RU"/>
        </w:rPr>
        <w:t xml:space="preserve">исполнять иные обязанности, предусмотренные Договором.</w:t>
      </w:r>
    </w:p>
    <w:p>
      <w:pPr>
        <w:pStyle w:val="LBGovstyle2"/>
        <w:rPr>
          <w:lang w:val="ru-RU"/>
        </w:rPr>
      </w:pPr>
      <w:r>
        <w:rPr>
          <w:lang w:val="ru-RU"/>
        </w:rPr>
        <w:t xml:space="preserve">Исполнитель вправе:</w:t>
      </w:r>
    </w:p>
    <w:p>
      <w:pPr>
        <w:pStyle w:val="LBGovstyle3"/>
        <w:rPr>
          <w:lang w:val="ru-RU"/>
        </w:rPr>
      </w:pPr>
      <w:r>
        <w:rPr>
          <w:lang w:val="ru-RU"/>
        </w:rPr>
        <w:fldChar w:fldCharType="begin" w:fldLock="true"/>
        <w:instrText xml:space="preserve">LBVARIABLE \id "29591" \displaced</w:instrText>
        <w:fldChar w:fldCharType="separate"/>
      </w:r>
      <w:r>
        <w:rPr>
          <w:lang w:val="ru-RU"/>
        </w:rPr>
        <w:t xml:space="preserve">привлекать к исполнению Договора соисполнителей при условии предварительного письменного уведомления Заказчика. Такое уведомление должно содержать сведения о привлекаемых лицах, в том числе наименование, ОГРН, ИНН (для юридических лиц), фамилию имя, отчество (последнее – при наличии), ИНН (для физических лиц). Привлечение Исполнителем к исполнению обязательств по Договору соисполнителей без предварительного письменного уведомления Заказчика, является существенным нарушением Исполнителем условий Договора. В случае указанного нарушения Заказчика вправе в одностороннем порядке расторгнуть Договор;</w:t>
      </w:r>
      <w:r>
        <w:rPr>
          <w:lang w:val="ru-RU"/>
        </w:rPr>
        <w:fldChar w:fldCharType="end"/>
      </w:r>
    </w:p>
    <w:p>
      <w:pPr>
        <w:pStyle w:val="LBGovstyle3"/>
        <w:rPr>
          <w:lang w:val="ru-RU"/>
        </w:rPr>
      </w:pPr>
      <w:r>
        <w:rPr>
          <w:lang w:val="ru-RU"/>
        </w:rPr>
        <w:t xml:space="preserve">требовать от Заказчика провести приемку Услуг в порядке и в сроки, предусмотренные Договором;</w:t>
      </w:r>
    </w:p>
    <w:p>
      <w:pPr>
        <w:pStyle w:val="LBGovstyle3"/>
        <w:rPr>
          <w:lang w:val="ru-RU"/>
        </w:rPr>
      </w:pPr>
      <w:r>
        <w:rPr>
          <w:lang w:val="ru-RU"/>
        </w:rPr>
        <w:t xml:space="preserve">требовать от Заказчика своевременной оплаты на условиях, установленных Договором, надлежащим образом оказанных и принятых Заказчиком Услуг;</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Договором.</w:t>
      </w:r>
    </w:p>
    <w:p>
      <w:pPr>
        <w:pStyle w:val="LBGovstyle2"/>
        <w:rPr>
          <w:lang w:val="ru-RU"/>
        </w:rPr>
      </w:pPr>
      <w:r>
        <w:rPr>
          <w:lang w:val="ru-RU"/>
        </w:rPr>
        <w:t xml:space="preserve">Заказчик обязан:</w:t>
      </w:r>
    </w:p>
    <w:p>
      <w:pPr>
        <w:pStyle w:val="LBGovstyle3"/>
        <w:rPr>
          <w:lang w:val="ru-RU"/>
        </w:rPr>
      </w:pPr>
      <w:r>
        <w:rPr>
          <w:lang w:val="ru-RU"/>
        </w:rPr>
        <w:t xml:space="preserve">обеспечить своевременную приемку и оплату Услуг надлежащего качества в порядке и сроки, предусмотренные Договором;</w:t>
      </w:r>
    </w:p>
    <w:p>
      <w:pPr>
        <w:pStyle w:val="LBGovstyle3"/>
        <w:rPr>
          <w:lang w:val="ru-RU"/>
        </w:rPr>
      </w:pPr>
      <w:r>
        <w:rPr>
          <w:lang w:val="ru-RU"/>
        </w:rPr>
        <w:t xml:space="preserve">в соответствии со сведениями, предоставленными Исполнителем, оформлять работникам Исполнителя соответствующие разрешительные документы на проезд и (или) проход на территорию Заказчика к месту оказания Услуг (при необходимости);</w:t>
      </w:r>
    </w:p>
    <w:p>
      <w:pPr>
        <w:pStyle w:val="LBGovstyle3"/>
        <w:rPr>
          <w:lang w:val="ru-RU"/>
        </w:rPr>
      </w:pPr>
      <w:r>
        <w:rPr>
          <w:lang w:val="ru-RU"/>
        </w:rPr>
        <w:t xml:space="preserve">обеспечить сохранность конфиденциальной информации Исполнителя, ставшей известной Заказчику в ходе оказания Услуг по Договору;</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Заказчик вправе:</w:t>
      </w:r>
    </w:p>
    <w:p>
      <w:pPr>
        <w:pStyle w:val="LBGovstyle3"/>
        <w:rPr>
          <w:lang w:val="ru-RU"/>
        </w:rPr>
      </w:pPr>
      <w:r>
        <w:rPr>
          <w:lang w:val="ru-RU"/>
        </w:rPr>
        <w:t xml:space="preserve">требовать от Исполнителя надлежащего исполнения обязательств, установленных Договором;</w:t>
      </w:r>
    </w:p>
    <w:p>
      <w:pPr>
        <w:pStyle w:val="LBGovstyle3"/>
        <w:rPr>
          <w:lang w:val="ru-RU"/>
        </w:rPr>
      </w:pPr>
      <w:r>
        <w:rPr>
          <w:lang w:val="ru-RU"/>
        </w:rPr>
        <w:t xml:space="preserve">требовать от Исполнителя своевременного устранения недостатков в оказанных Услугах;</w:t>
      </w:r>
    </w:p>
    <w:p>
      <w:pPr>
        <w:pStyle w:val="LBGovstyle3"/>
        <w:rPr>
          <w:lang w:val="ru-RU"/>
        </w:rPr>
      </w:pPr>
      <w:r>
        <w:rPr>
          <w:lang w:val="ru-RU"/>
        </w:rPr>
        <w:t xml:space="preserve">проверять ход и качество исполнения Исполнителем условий Договора;</w:t>
      </w:r>
    </w:p>
    <w:p>
      <w:pPr>
        <w:pStyle w:val="LBGovstyle3"/>
        <w:rPr>
          <w:lang w:val="ru-RU"/>
        </w:rPr>
      </w:pPr>
      <w:r>
        <w:rPr>
          <w:lang w:val="ru-RU"/>
        </w:rPr>
        <w:t xml:space="preserve">отказаться от исполнения Договора в любой момент при условии оплаты Исполнителю фактически понесенных расходов;</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Услуг, не соответствующих условиям Договора;</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оказанных Услуг условиям Договора, в том числе условиям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w:t>
      </w:r>
    </w:p>
    <w:p>
      <w:pPr>
        <w:pStyle w:val="LBGovstyle3"/>
        <w:rPr>
          <w:lang w:val="ru-RU"/>
        </w:rPr>
      </w:pPr>
      <w:r>
        <w:rPr>
          <w:lang w:val="ru-RU"/>
        </w:rPr>
        <w:t xml:space="preserve">осуществлять иные права, предусмотренные Договором.</w:t>
      </w:r>
    </w:p>
    <w:p>
      <w:pPr>
        <w:pStyle w:val="LBGovstyle1"/>
      </w:pPr>
      <w:r>
        <w:t xml:space="preserve">Качество Услуг</w:t>
      </w:r>
    </w:p>
    <w:p>
      <w:pPr>
        <w:pStyle w:val="LBGovstyle2"/>
        <w:rPr>
          <w:lang w:val="ru-RU"/>
        </w:rPr>
      </w:pPr>
      <w:r>
        <w:rPr>
          <w:lang w:val="ru-RU"/>
        </w:rPr>
        <w:t xml:space="preserve">Исполнитель гарантирует качество оказываемых Услуг в соответствии с условиями Договора, включая Техническое задание.</w:t>
      </w:r>
    </w:p>
    <w:p>
      <w:pPr>
        <w:pStyle w:val="LBGovstyle2"/>
        <w:rPr>
          <w:lang w:val="ru-RU"/>
        </w:rPr>
      </w:pPr>
      <w:r>
        <w:rPr>
          <w:lang w:val="ru-RU"/>
        </w:rPr>
        <w:t xml:space="preserve">Оказанные Услуги должны соответствовать условиям Договора, в том числе Технического задания, иных приложений к Договору, а также положениям действующего законодательства Российской Федерации, иных нормативных правовых актов Российской Федерации, иным обязательным правилам и требованиям, действующим в Российской Федерации требованиям к безопасности, качеству, характеристикам, функциональным характеристикам (потребительским свойствам) Услуг,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Услуг потребностям Заказчика, требованиям стандартов, технических условий или иных нормативных документов, которым должны соответствовать Услуги.</w:t>
      </w:r>
    </w:p>
    <w:p>
      <w:pPr>
        <w:pStyle w:val="LBGovstyle2"/>
        <w:rPr>
          <w:lang w:val="ru-RU"/>
        </w:rPr>
      </w:pPr>
      <w:r>
        <w:rPr>
          <w:lang w:val="ru-RU"/>
        </w:rPr>
        <w:fldChar w:fldCharType="begin" w:fldLock="true"/>
        <w:instrText xml:space="preserve">LBVARIABLE \id "29569" \displaced</w:instrText>
        <w:fldChar w:fldCharType="separate"/>
      </w:r>
      <w:r>
        <w:rPr>
          <w:lang w:val="ru-RU"/>
        </w:rPr>
        <w:t xml:space="preserve">Гарантийный срок на оказанные Услуги установлен пунктом 1.10 Договора. Датой начала течения гарантийного срока считается дата подписания Сторонами Акта сдачи-приемки оказанных Услуг. При этом гарантийный срок продлевается на время, в течение которого устранялись недостатки в оказанных Услугах.</w:t>
      </w:r>
      <w:r>
        <w:rPr>
          <w:lang w:val="ru-RU"/>
        </w:rPr>
        <w:fldChar w:fldCharType="end"/>
      </w:r>
    </w:p>
    <w:p>
      <w:pPr>
        <w:pStyle w:val="LBGovstyle2"/>
        <w:rPr>
          <w:lang w:val="ru-RU"/>
        </w:rPr>
      </w:pPr>
      <w:r>
        <w:rPr>
          <w:lang w:val="ru-RU"/>
        </w:rPr>
        <w:fldChar w:fldCharType="begin" w:fldLock="true"/>
        <w:instrText xml:space="preserve">LBVARIABLE \id "29569" \displaced</w:instrText>
        <w:fldChar w:fldCharType="separate"/>
      </w:r>
      <w:r>
        <w:rPr>
          <w:lang w:val="ru-RU"/>
        </w:rPr>
        <w:t xml:space="preserve">Все сопутствующие гарантийному обслуживанию мероприятия осуществляются силами и за счет Исполнителя.</w:t>
      </w:r>
      <w:r>
        <w:rPr>
          <w:lang w:val="ru-RU"/>
        </w:rPr>
        <w:fldChar w:fldCharType="end"/>
      </w:r>
    </w:p>
    <w:p>
      <w:pPr>
        <w:pStyle w:val="LBGovstyle1"/>
      </w:pPr>
      <w:r>
        <w:t xml:space="preserve">Ответственность Сторон</w:t>
      </w:r>
    </w:p>
    <w:p>
      <w:pPr>
        <w:pStyle w:val="LBGovstyle2"/>
        <w:rPr>
          <w:lang w:val="ru-RU"/>
        </w:rPr>
      </w:pPr>
      <w:r>
        <w:rPr>
          <w:lang w:val="ru-RU"/>
        </w:rPr>
        <w:t xml:space="preserve">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Договором (включая пункты 1.13, 1.14 Договора).</w:t>
      </w:r>
    </w:p>
    <w:p>
      <w:pPr>
        <w:pStyle w:val="LBGovstyle2"/>
        <w:rPr>
          <w:lang w:val="ru-RU"/>
        </w:rPr>
      </w:pPr>
      <w:r>
        <w:rPr>
          <w:lang w:val="ru-RU"/>
        </w:rPr>
        <w:t xml:space="preserve">Заказчик имеет право на удержание суммы начисленной неустойки (пени, штрафа) при осуществлении оплаты по Договору.</w:t>
      </w:r>
    </w:p>
    <w:p>
      <w:pPr>
        <w:pStyle w:val="LBGovstyle2"/>
        <w:rPr>
          <w:lang w:val="ru-RU"/>
        </w:rPr>
      </w:pPr>
      <w:r>
        <w:rPr>
          <w:lang w:val="ru-RU"/>
        </w:rPr>
        <w:t xml:space="preserve">Исполнитель, не исполнивший или ненадлежащим образом исполнивший обязательства по Договору, обязан возместить Заказчику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Исполнителя не является основанием для неисполнения, ненадлежащего исполнения обязательств либо основанием освобождения от ответственности за нарушение обязательств, предусмотренных Договором, наличие следующих обстоятельств: инфляционных процессов, кризисных явлений в экономике, изменений валютных курсов, девальвация национальной валюты,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нарушение обязанностей со стороны контрагентов Исполнителя, отсутствие на рынке нужных для исполнения обязательств товаров, работ, услуг, отсутствие у Исполнителя необходимых денежных средств. Перечисленные обстоятельства не являются для Исполнителя обстоятельствами непреодолимой силы по смыслу пункта 3 статьи 401 Гражданского кодекса Российской Федерации.</w:t>
      </w:r>
    </w:p>
    <w:p>
      <w:pPr>
        <w:pStyle w:val="LBGovstyle2"/>
        <w:rPr>
          <w:lang w:val="ru-RU"/>
        </w:rPr>
      </w:pPr>
      <w:r>
        <w:rPr>
          <w:lang w:val="ru-RU"/>
        </w:rPr>
        <w:t xml:space="preserve">В случае нарушения обязанностей, предусмотренных в том числе, но не исключительно пп. 5.1.9, </w:t>
      </w:r>
      <w:r>
        <w:rPr>
          <w:lang w:val="ru-RU"/>
        </w:rPr>
        <w:fldChar w:fldCharType="begin" w:fldLock="true"/>
        <w:instrText xml:space="preserve">LBVARIABLE \id "29591"</w:instrText>
        <w:fldChar w:fldCharType="separate"/>
      </w:r>
      <w:r>
        <w:rPr>
          <w:lang w:val="ru-RU"/>
        </w:rPr>
        <w:t xml:space="preserve">5.1.19.4. </w:t>
      </w:r>
      <w:r>
        <w:rPr>
          <w:lang w:val="ru-RU"/>
        </w:rPr>
        <w:fldChar w:fldCharType="end"/>
      </w:r>
      <w:r>
        <w:rPr>
          <w:lang w:val="ru-RU"/>
        </w:rPr>
        <w:t xml:space="preserve">Договора и локальными нормативными актами Заказчика, регулирующими отношения, связанные с обеспечением конфиденциальности предоставляемой Заказчиком информации, обработкой персональных данных, обеспечением информационной безопасности и иными локальными нормативными актами Заказчика, являющимися приложениями к Техническому заданию или упомянутыми в Техническом задании, Исполнитель обязуется выплатить Заказчику штраф в размере </w:t>
      </w:r>
      <w:r>
        <w:rPr>
          <w:color w:val="000000"/>
          <w:lang w:val="ru-RU"/>
        </w:rPr>
        <w:fldChar w:fldCharType="begin" w:fldLock="true"/>
        <w:instrText xml:space="preserve">LBVARIABLE \id "76660" \grammarCase "genitive" \moneyFormat "0,000. (ISpell) I$$$$ .00 F$$"</w:instrText>
        <w:fldChar w:fldCharType="separate"/>
      </w:r>
      <w:r>
        <w:rPr>
          <w:color w:val="000000"/>
          <w:lang w:val="ru-RU"/>
        </w:rPr>
        <w:t xml:space="preserve">10 000 (Десяти тысяч) рублей 00 копеек</w:t>
      </w:r>
      <w:r>
        <w:rPr>
          <w:color w:val="000000"/>
          <w:lang w:val="ru-RU"/>
        </w:rPr>
        <w:fldChar w:fldCharType="end"/>
      </w:r>
      <w:r>
        <w:rPr>
          <w:lang w:val="ru-RU"/>
        </w:rPr>
        <w:t xml:space="preserve"> за каждый факт нарушения сверх возмещения всех убытков, понесенных Заказчиком в связи с нарушением, включающих в том числе суммы штрафов, наложенных контрольно-надзорными органами на Заказчика вследствие нарушения Исполнителем указанных в настоящем пункте обязанностей.</w:t>
      </w:r>
    </w:p>
    <w:p>
      <w:pPr>
        <w:pStyle w:val="LBGovstyle1"/>
      </w:pPr>
      <w:r>
        <w:t xml:space="preserve">Обеспечение исполнения Договора. Обеспечение исполнения гарантийных обязательств</w:t>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Обеспечение исполнения Договора распространяется на обязательства Исполнителя (кроме гарантийных обязательств), предусмотренные пунктом 1.15 Договора</w:t>
      </w:r>
      <w:r>
        <w:rPr>
          <w:lang w:val="ru-RU"/>
        </w:rPr>
        <w:fldChar w:fldCharType="begin" w:fldLock="true"/>
        <w:instrText xml:space="preserve">LBVARIABLE \id "29591"</w:instrText>
        <w:fldChar w:fldCharType="separate"/>
      </w:r>
      <w:r>
        <w:rPr>
          <w:lang w:val="ru-RU"/>
        </w:rPr>
        <w:t xml:space="preserve">, и обязательства привлекаемых им соисполнителей,</w:t>
      </w:r>
      <w:r>
        <w:rPr>
          <w:lang w:val="ru-RU"/>
        </w:rPr>
        <w:fldChar w:fldCharType="end"/>
      </w:r>
      <w:r>
        <w:rPr>
          <w:lang w:val="ru-RU"/>
        </w:rPr>
        <w:t xml:space="preserve"> в том числе обязательства по уплате неустоек (штрафов, пеней), предусмотренных Договором, а также убытков и иных платежей, подлежащих уплате Заказчику в связи с неисполнением или ненадлежащем исполнением Исполнителем обязательств по Договору.</w:t>
      </w:r>
      <w:r>
        <w:rPr>
          <w:lang w:val="ru-RU"/>
        </w:rPr>
        <w:fldChar w:fldCharType="end"/>
      </w:r>
    </w:p>
    <w:p>
      <w:pPr>
        <w:pStyle w:val="LBGovstyle2"/>
        <w:rPr>
          <w:lang w:val="ru-RU"/>
        </w:rPr>
      </w:pPr>
      <w:r>
        <w:rPr>
          <w:lang w:val="ru-RU"/>
        </w:rPr>
        <w:fldChar w:fldCharType="begin" w:fldLock="true"/>
        <w:instrText xml:space="preserve">LBVARIABLE \id "29584"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2"/>
        <w:rPr>
          <w:lang w:val="ru-RU"/>
        </w:rPr>
      </w:pPr>
      <w:r>
        <w:rPr>
          <w:lang w:val="ru-RU"/>
        </w:rPr>
        <w:fldChar w:fldCharType="begin" w:fldLock="true"/>
        <w:instrText xml:space="preserve">LBVARIABLE \id "76497" \displaced</w:instrText>
        <w:fldChar w:fldCharType="separate"/>
      </w:r>
      <w:r>
        <w:rPr>
          <w:lang w:val="ru-RU"/>
        </w:rPr>
        <w:t xml:space="preserve">В случае если обеспечение исполнения Договора, предоставленное Исполнителем, перестало действовать, Заказчик вправе принять исполнение обязательств по Договору при условии предоставления Исполнителем нового обеспечения исполнения Договора, которое соответствует требованиям, установленным Договором и документацией о закупке. Данный пункт Договора применяется также том случае, если Исполнителем в качестве способа обеспечения исполнения Договора была выбрана банковская гарантия и у банка-гаранта, выдавшего банковскую гарантию в обеспечение исполнения Договора, отозвана лицензия. Если Исполнитель не предоставил взамен новое обеспечение исполнения Договора, Заказчик вправе расторгнуть Договор в одностороннем внесудебном порядке с взысканием с Исполнителя штрафной неустойки в размере обеспечения исполнения Договора.</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Исполнитель при исполнении Договора вправе предоставить Заказчику </w:t>
      </w:r>
      <w:r>
        <w:rPr>
          <w:lang w:val="ru-RU"/>
        </w:rPr>
        <w:fldChar w:fldCharType="begin" w:fldLock="true"/>
        <w:instrText xml:space="preserve">LBVARIABLE \id "76497"</w:instrText>
        <w:fldChar w:fldCharType="separate"/>
      </w:r>
      <w:r>
        <w:rPr>
          <w:lang w:val="ru-RU"/>
        </w:rPr>
        <w:t xml:space="preserve">обеспечение исполнения Договора</w:t>
      </w:r>
      <w:r>
        <w:rPr>
          <w:lang w:val="ru-RU"/>
        </w:rPr>
        <w:fldChar w:fldCharType="end"/>
      </w:r>
      <w:r>
        <w:rPr>
          <w:lang w:val="ru-RU"/>
        </w:rPr>
        <w:t xml:space="preserve">, уменьшенное пропорционально размеру исполненных обязательств, предусмотренных Договором, взамен ранее предоставленного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 xml:space="preserve">. При этом может быть изменен способ </w:t>
      </w:r>
      <w:r>
        <w:rPr>
          <w:lang w:val="ru-RU"/>
        </w:rPr>
        <w:fldChar w:fldCharType="begin" w:fldLock="true"/>
        <w:instrText xml:space="preserve">LBVARIABLE \id "76497"</w:instrText>
        <w:fldChar w:fldCharType="separate"/>
      </w:r>
      <w:r>
        <w:rPr>
          <w:lang w:val="ru-RU"/>
        </w:rPr>
        <w:t xml:space="preserve">обеспечения исполнения Договора</w:t>
      </w:r>
      <w:r>
        <w:rPr>
          <w:lang w:val="ru-RU"/>
        </w:rPr>
        <w:fldChar w:fldCharType="end"/>
      </w:r>
      <w:r>
        <w:rPr>
          <w:lang w:val="ru-RU"/>
        </w:rPr>
        <w:t>.</w:t>
      </w:r>
      <w:r>
        <w:rPr>
          <w:lang w:val="ru-RU"/>
        </w:rPr>
        <w:fldChar w:fldCharType="end"/>
      </w:r>
    </w:p>
    <w:p>
      <w:pPr>
        <w:pStyle w:val="LBGovstyle2"/>
        <w:rPr>
          <w:lang w:val="ru-RU"/>
        </w:rPr>
      </w:pPr>
      <w:r>
        <w:rPr>
          <w:lang w:val="ru-RU"/>
        </w:rPr>
        <w:fldChar w:fldCharType="begin" w:fldLock="true"/>
        <w:instrText xml:space="preserve">LBVARIABLE \id "32593" \displaced</w:instrText>
        <w:fldChar w:fldCharType="separate"/>
      </w:r>
      <w:r>
        <w:rPr>
          <w:lang w:val="ru-RU"/>
        </w:rPr>
        <w:t xml:space="preserve">В случае, если это предусмотрено документацией о закупке, по результатам которой заключатся Договор, вместо безотзывной банковской гарантии может быть предоставлена независимая гарантия. Такая гарантия предоставляется на условиях, установленных действующим законодательством о закупках товаров, работ, услуг отдельными видами юридических лиц и указанной документацией о закупке, при этом в данном случае по тексту Договора под банковской гарантией понимается такая независимая гарантия.</w:t>
      </w:r>
      <w:r>
        <w:rPr>
          <w:lang w:val="ru-RU"/>
        </w:rPr>
        <w:fldChar w:fldCharType="end"/>
      </w:r>
    </w:p>
    <w:p>
      <w:pPr>
        <w:pStyle w:val="LBGovstyle1"/>
      </w:pPr>
      <w:r>
        <w:t xml:space="preserve">Основания освобождения от ответственности. 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даты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документы, подтверждающие требования (заверенные копии таких документов).</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 Стороной.</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Договором.</w:t>
      </w:r>
    </w:p>
    <w:p>
      <w:pPr>
        <w:pStyle w:val="LBGovstyle2"/>
        <w:rPr>
          <w:lang w:val="ru-RU"/>
        </w:rPr>
      </w:pPr>
      <w:r>
        <w:rPr>
          <w:lang w:val="ru-RU"/>
        </w:rPr>
        <w:t xml:space="preserve">Заказчик вправе отказаться от исполнения Договора в одностороннем внесудебном порядке на условиях,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Исполнителем Договора, в том числе в случае:</w:t>
      </w:r>
    </w:p>
    <w:p>
      <w:pPr>
        <w:pStyle w:val="LBGovstyle3"/>
        <w:rPr>
          <w:lang w:val="ru-RU"/>
        </w:rPr>
      </w:pPr>
      <w:r>
        <w:rPr>
          <w:lang w:val="ru-RU"/>
        </w:rPr>
        <w:t xml:space="preserve">если Исполнителем оказаны Услуги ненадлежащего качества с недостатками, которые не могут быть устранены в приемлемый для Заказчика срок, либо если Исполнитель существенно или неоднократно нарушил сроки оказания Услуг, предоставления документов, которые являются обязательными в соответствии с Договором;</w:t>
      </w:r>
    </w:p>
    <w:p>
      <w:pPr>
        <w:pStyle w:val="LBGovstyle3"/>
        <w:rPr>
          <w:lang w:val="ru-RU"/>
        </w:rPr>
      </w:pPr>
      <w:r>
        <w:rPr>
          <w:lang w:val="ru-RU"/>
        </w:rPr>
        <w:t xml:space="preserve">нарушения обязательств воздерживаться от запрещенных в пунктах 13.1 – 13.2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rPr>
          <w:lang w:val="ru-RU"/>
        </w:rPr>
      </w:pPr>
      <w:r>
        <w:rPr>
          <w:lang w:val="ru-RU"/>
        </w:rPr>
        <w:t xml:space="preserve">нарушения положений пунктов 14.4 – 14.7 Договора.</w:t>
      </w:r>
    </w:p>
    <w:p>
      <w:pPr>
        <w:pStyle w:val="LBGovstyle2"/>
        <w:rPr>
          <w:lang w:val="ru-RU"/>
        </w:rPr>
      </w:pPr>
      <w:r>
        <w:rPr>
          <w:lang w:val="ru-RU"/>
        </w:rPr>
        <w:t xml:space="preserve">Исполнитель вправе отказаться от исполнения Договора в одностороннем внесудебном порядке в случаях и с соблюдением порядка, установленных Положением о закупке Заказчика, в случаях, установленных законодательством Российской Федерации или Договором, а также в случае существенного нарушения Заказчиком Договора, в том числе в случае существенного или неоднократного нарушения Заказчиком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2"/>
        <w:rPr>
          <w:lang w:val="ru-RU"/>
        </w:rPr>
      </w:pPr>
      <w:r>
        <w:rPr>
          <w:lang w:val="ru-RU"/>
        </w:rPr>
        <w:t xml:space="preserve">Исполнитель не вправе отказаться от Договора и потребовать возмещения убытков в случае, когда нарушение Заказчиком своих обязанностей по Договору препятствует исполнению Договора Исполнителем, а также при наличии обстоятельств, очевидно свидетельствующих, что исполнение указанных обязанностей Заказчиком не будет произведено в установленный срок.</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электронный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Исполнителю уведомление об одностороннем отказе от исполнения Договора вернется к Заказчику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Заказчиком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Исполнителя.</w:t>
      </w:r>
    </w:p>
    <w:p>
      <w:pPr>
        <w:pStyle w:val="LBGovstyle1"/>
      </w:pPr>
      <w:r>
        <w:t>Комплаенс-оговорка</w:t>
      </w:r>
    </w:p>
    <w:p>
      <w:pPr>
        <w:pStyle w:val="LBGovstyle2"/>
        <w:rPr>
          <w:lang w:val="ru-RU"/>
        </w:rPr>
      </w:pPr>
      <w:r>
        <w:rPr>
          <w:lang w:val="ru-RU"/>
        </w:rPr>
        <w:t xml:space="preserve">Стороны обязуются соблюдать положения Комплаенс-оговорки, установленные Приложением №</w:t>
      </w:r>
      <w:r>
        <w:rPr>
          <w:lang w:val="ru-RU"/>
        </w:rPr>
        <w:fldChar w:fldCharType="begin" w:fldLock="true"/>
        <w:instrText xml:space="preserve">LBVARIABLE \id "76657"</w:instrText>
        <w:fldChar w:fldCharType="separate"/>
      </w:r>
      <w:r>
        <w:rPr>
          <w:lang w:val="ru-RU"/>
        </w:rPr>
        <w:t>7</w:t>
      </w:r>
      <w:r>
        <w:rPr>
          <w:lang w:val="ru-RU"/>
        </w:rPr>
        <w:fldChar w:fldCharType="end"/>
      </w:r>
      <w:r>
        <w:rPr>
          <w:lang w:val="ru-RU"/>
        </w:rPr>
        <w:t xml:space="preserve"> к Договору. </w:t>
      </w:r>
    </w:p>
    <w:p>
      <w:pPr>
        <w:pStyle w:val="LBGovstyle2"/>
        <w:rPr>
          <w:lang w:val="ru-RU"/>
        </w:rPr>
      </w:pPr>
      <w:r>
        <w:rPr>
          <w:lang w:val="ru-RU"/>
        </w:rPr>
        <w:t xml:space="preserve">Стороны договорились установить неустойку в виде штрафа в размере</w:t>
      </w:r>
      <w:r>
        <w:rPr>
          <w:lang w:val="ru-RU"/>
        </w:rPr>
        <w:fldChar w:fldCharType="begin" w:fldLock="true"/>
        <w:instrText xml:space="preserve">LBVARIABLE \id "76656" \percentFormat "0,000.########'%'"</w:instrText>
        <w:fldChar w:fldCharType="separate"/>
      </w:r>
      <w:r>
        <w:rPr>
          <w:lang w:val="ru-RU"/>
        </w:rPr>
        <w:t>5%</w:t>
      </w:r>
      <w:r>
        <w:rPr>
          <w:lang w:val="ru-RU"/>
        </w:rPr>
        <w:fldChar w:fldCharType="end"/>
      </w:r>
      <w:r>
        <w:rPr>
          <w:lang w:val="ru-RU"/>
        </w:rPr>
        <w:t xml:space="preserve">   от  общей Цены Договора, установленной в соответствии с пунктом 3.1 Договора, за каждый случай нарушения положений Комплаенс-оговорки.</w:t>
      </w:r>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 (или)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r>
        <w:rPr>
          <w:lang w:val="ru-RU"/>
        </w:rPr>
        <w:t xml:space="preserve">Стороны определили следующий порядок обмена документами и (или) юридически значимыми сообщениями:</w:t>
      </w:r>
    </w:p>
    <w:p>
      <w:pPr>
        <w:pStyle w:val="LBGovstyle5-Alt"/>
        <w:numPr>
          <w:numId w:val="27"/>
          <w:ilvl w:val="0"/>
        </w:numPr>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Alt"/>
        <w:numPr>
          <w:numId w:val="25"/>
          <w:ilvl w:val="0"/>
        </w:numPr>
        <w:rPr>
          <w:lang w:val="ru-RU"/>
        </w:rPr>
      </w:pPr>
      <w:r>
        <w:rPr>
          <w:lang w:val="ru-RU"/>
        </w:rPr>
        <w:t xml:space="preserve">заказным письмом с уведомлением о вручении;</w:t>
      </w:r>
    </w:p>
    <w:p>
      <w:pPr>
        <w:pStyle w:val="LBGovstyle5-Alt"/>
        <w:numPr>
          <w:numId w:val="25"/>
          <w:ilvl w:val="0"/>
        </w:numPr>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Alt"/>
        <w:numPr>
          <w:numId w:val="25"/>
          <w:ilvl w:val="0"/>
        </w:numPr>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LBBodyText3"/>
      </w:pPr>
      <w:r>
        <w:t xml:space="preserve">Авторизированные адреса электронной почты Сторон указаны в разделе 16 Договора.</w:t>
      </w:r>
    </w:p>
    <w:p>
      <w:pPr>
        <w:pStyle w:val="LBBodyText3"/>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LBBodyText3"/>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В соответствии со статьей 431.2 ГК РФ Исполнитель настоящим дает в отношении себя Заказчику следующие заверения об обстоятельствах на дату заключения настоящего Договора:</w:t>
      </w:r>
    </w:p>
    <w:p>
      <w:pPr>
        <w:pStyle w:val="LBGovstyle3"/>
        <w:rPr>
          <w:lang w:val="ru-RU"/>
        </w:rPr>
      </w:pPr>
      <w:r>
        <w:rPr>
          <w:lang w:val="ru-RU"/>
        </w:rPr>
        <w:fldChar w:fldCharType="begin" w:fldLock="true"/>
        <w:instrText xml:space="preserve">LBVARIABLE \id "29530" \displaced</w:instrText>
        <w:fldChar w:fldCharType="separate"/>
      </w:r>
      <w:r>
        <w:rPr>
          <w:lang w:val="ru-RU"/>
        </w:rPr>
        <w:t xml:space="preserve">[Исполнитель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r>
        <w:rPr>
          <w:rStyle w:val="af5"/>
          <w:lang w:val="ru-RU"/>
        </w:rPr>
        <w:footnoteReference w:id="8"/>
      </w:r>
      <w:r>
        <w:rPr>
          <w:rStyle w:val="af5"/>
          <w:lang w:val="ru-RU"/>
        </w:rPr>
        <w:footnoteReference w:id="9"/>
      </w:r>
      <w:r>
        <w:rPr>
          <w:lang w:val="ru-RU"/>
        </w:rPr>
        <w:t>;</w:t>
      </w:r>
      <w:r>
        <w:rPr>
          <w:lang w:val="ru-RU"/>
        </w:rPr>
        <w:fldChar w:fldCharType="end"/>
      </w:r>
    </w:p>
    <w:p>
      <w:pPr>
        <w:pStyle w:val="LBGovstyle3"/>
        <w:rPr>
          <w:lang w:val="ru-RU"/>
        </w:rPr>
      </w:pPr>
      <w:r>
        <w:rPr>
          <w:lang w:val="ru-RU"/>
        </w:rPr>
        <w:t xml:space="preserve">Исполнитель обладает полной </w:t>
      </w:r>
      <w:r>
        <w:rPr>
          <w:lang w:val="ru-RU"/>
        </w:rPr>
        <w:fldChar w:fldCharType="begin" w:fldLock="true"/>
        <w:instrText xml:space="preserve">LBVARIABLE \id "29530"</w:instrText>
        <w:fldChar w:fldCharType="separate"/>
      </w:r>
      <w:r>
        <w:rPr>
          <w:lang w:val="ru-RU"/>
        </w:rPr>
        <w:t xml:space="preserve">правоспособностью [полной дееспособностью]</w:t>
      </w:r>
      <w:r>
        <w:rPr>
          <w:vertAlign w:val="superscript"/>
          <w:lang w:val="ru-RU"/>
        </w:rPr>
        <w:footnoteReference w:id="10"/>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3"/>
        <w:rPr>
          <w:lang w:val="ru-RU"/>
        </w:rPr>
      </w:pPr>
      <w:r>
        <w:rPr>
          <w:lang w:val="ru-RU"/>
        </w:rPr>
        <w:t xml:space="preserve">Исполнитель не находится в процессе ликвидации</w:t>
      </w:r>
      <w:r>
        <w:rPr>
          <w:lang w:val="ru-RU"/>
        </w:rPr>
        <w:fldChar w:fldCharType="begin" w:fldLock="true"/>
        <w:instrText xml:space="preserve">LBVARIABLE \id "29597"</w:instrText>
        <w:fldChar w:fldCharType="separate"/>
      </w:r>
      <w:r>
        <w:rPr>
          <w:lang w:val="ru-RU"/>
        </w:rPr>
        <w:t xml:space="preserve"> или реорганизации</w:t>
      </w:r>
      <w:r>
        <w:rPr>
          <w:lang w:val="ru-RU"/>
        </w:rPr>
        <w:fldChar w:fldCharType="end"/>
      </w:r>
      <w:r>
        <w:rPr>
          <w:lang w:val="ru-RU"/>
        </w:rPr>
        <w:t xml:space="preserve"> и не отвечает признакам банкротства (несостоятельности);</w:t>
      </w:r>
    </w:p>
    <w:p>
      <w:pPr>
        <w:pStyle w:val="LBGovstyle3"/>
        <w:rPr>
          <w:lang w:val="ru-RU"/>
        </w:rPr>
      </w:pPr>
      <w:r>
        <w:rPr>
          <w:lang w:val="ru-RU"/>
        </w:rPr>
        <w:t xml:space="preserve">настоящий Договор надлежащим образом заключен Исполнителем,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3"/>
        <w:rPr>
          <w:lang w:val="ru-RU"/>
        </w:rPr>
      </w:pPr>
      <w:r>
        <w:rPr>
          <w:lang w:val="ru-RU"/>
        </w:rPr>
        <w:t xml:space="preserve">лица, подписывающие от имени Исполнителя настоящий Договор и любые связанные с ним документы, надлежащим образом уполномочены совершать данные действия от его имени;</w:t>
      </w:r>
    </w:p>
    <w:p>
      <w:pPr>
        <w:pStyle w:val="LBGovstyle3"/>
        <w:rPr>
          <w:lang w:val="ru-RU"/>
        </w:rPr>
      </w:pPr>
      <w:r>
        <w:rPr>
          <w:lang w:val="ru-RU"/>
        </w:rPr>
        <w:t xml:space="preserve">Исполнитель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Исполнителя необходимы для подписания и исполнения настоящего Договора;</w:t>
      </w:r>
    </w:p>
    <w:p>
      <w:pPr>
        <w:pStyle w:val="LBGovstyle3"/>
        <w:rPr>
          <w:lang w:val="ru-RU"/>
        </w:rPr>
        <w:ind w:left="834" w:hanging="834"/>
      </w:pPr>
      <w:r>
        <w:rPr>
          <w:lang w:val="ru-RU"/>
        </w:rPr>
        <w:t xml:space="preserve">заключение и исполнение Исполнителем настоящего Договора не приведет (i)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Исполнителя; (ii) к нарушению или невыполнению каких-либо договорных обязательств Исполнителя.</w:t>
      </w:r>
    </w:p>
    <w:p>
      <w:pPr>
        <w:pStyle w:val="LBGovstyle2"/>
        <w:rPr>
          <w:lang w:val="ru-RU"/>
        </w:rPr>
      </w:pPr>
      <w:r>
        <w:rPr>
          <w:lang w:val="ru-RU"/>
        </w:rPr>
        <w:t xml:space="preserve">В соответствии со статьей 431.2 ГК РФ Исполнитель дает Заказчику заверения о следующих обстоятельствах на дату заключения настоящего Договора и на дату подписания Сторонами Акта сдачи-приемки выполненных Услуг:</w:t>
      </w:r>
    </w:p>
    <w:p>
      <w:pPr>
        <w:pStyle w:val="LBGovstyle3"/>
        <w:rPr>
          <w:lang w:val="ru-RU"/>
        </w:rPr>
      </w:pPr>
      <w:r>
        <w:rPr>
          <w:lang w:val="ru-RU"/>
        </w:rPr>
        <w:t xml:space="preserve">Исполнитель обладает всеми необходимыми в соответствии с законодательством Российской Федерации лицензиями, разрешениями, допусками для оказания Услуг, </w:t>
      </w:r>
    </w:p>
    <w:p>
      <w:pPr>
        <w:pStyle w:val="LBGovstyle3"/>
        <w:rPr>
          <w:lang w:val="ru-RU"/>
        </w:rPr>
      </w:pPr>
      <w:r>
        <w:rPr>
          <w:lang w:val="ru-RU"/>
        </w:rPr>
        <w:t xml:space="preserve">Работники Исполнителя обладают необходимыми в соответствии с законодательством Российской Федерации разрешительными документами на оказание Услуг, а также навыками, опытом и квалификацией для качественного оказания Услуг.</w:t>
      </w:r>
    </w:p>
    <w:p>
      <w:pPr>
        <w:pStyle w:val="LBGovstyle3"/>
        <w:rPr>
          <w:lang w:val="ru-RU"/>
        </w:rPr>
      </w:pPr>
      <w:r>
        <w:rPr>
          <w:lang w:val="ru-RU"/>
        </w:rPr>
        <w:t xml:space="preserve">Исполнитель обеспечивает надлежащую защиту своих информационных систем, информационных ресурсов, своей информации, у третьих лиц отсутствует неправомерный доступ к информационным системам, информационным ресурсам, информации Исполнителя.</w:t>
      </w:r>
    </w:p>
    <w:p>
      <w:pPr>
        <w:pStyle w:val="LBGovstyle2"/>
        <w:rPr>
          <w:lang w:val="ru-RU"/>
        </w:rPr>
      </w:pPr>
      <w:r>
        <w:rPr>
          <w:lang w:val="ru-RU"/>
        </w:rPr>
        <w:t xml:space="preserve">Стороны признают, что данные в разделе 14 Договора заверения об обстоятельствах имеют существенное значение для Заказчика и для заключения, исполнения или прекращения Договора.</w:t>
      </w:r>
    </w:p>
    <w:p>
      <w:pPr>
        <w:pStyle w:val="LBGovstyle2"/>
        <w:rPr>
          <w:lang w:val="ru-RU"/>
        </w:rPr>
      </w:pPr>
      <w:r>
        <w:rPr>
          <w:lang w:val="ru-RU"/>
        </w:rPr>
        <w:t xml:space="preserve">Стороны безусловно соглашаются и подтверждают, что Заказчик, в пользу которого предоставлены заверения об обстоятельствах в соответствии с разделом 14 настоящего Договора, полагается на данные заверения при заключении и исполнении настоящего Договора. </w:t>
      </w:r>
    </w:p>
    <w:p>
      <w:pPr>
        <w:pStyle w:val="LBGovstyle2"/>
        <w:rPr>
          <w:lang w:val="ru-RU"/>
        </w:rPr>
      </w:pPr>
      <w:r>
        <w:rPr>
          <w:lang w:val="ru-RU"/>
        </w:rPr>
        <w:t xml:space="preserve">В соответствии со статьей 406.1 ГК РФ Исполнитель обязан возместить имущественные потери Заказчика, возникшие в случае наступления следующих обстоятельств:</w:t>
      </w:r>
    </w:p>
    <w:p>
      <w:pPr>
        <w:pStyle w:val="LBGovstyle3"/>
        <w:rPr>
          <w:lang w:val="ru-RU"/>
        </w:rPr>
      </w:pPr>
      <w:r>
        <w:rPr>
          <w:lang w:val="ru-RU"/>
        </w:rPr>
        <w:t xml:space="preserve">доначисления налоговым органом при проведении проверки Заказчика после даты заключения Договора каких-либо сумм налогов Заказчику по взаимоотношениям Заказчика и Исполнителя в том числе в следующих случаях: </w:t>
      </w:r>
    </w:p>
    <w:p>
      <w:pPr>
        <w:pStyle w:val="LBSimple3-Alt"/>
        <w:rPr>
          <w:lang w:val="ru-RU"/>
        </w:rPr>
        <w:ind w:left="1539"/>
      </w:pPr>
      <w:r>
        <w:rPr>
          <w:lang w:val="ru-RU"/>
        </w:rPr>
        <w:t xml:space="preserve">в рамках проверки налоговым органом установлено, что обязательства по настоящему Договору не были исполнены Исполнителем непосредственно или привлеченным им в соответствии с действующим законодательством Российской Федерации третьим лицом;</w:t>
      </w:r>
    </w:p>
    <w:p>
      <w:pPr>
        <w:pStyle w:val="LBSimple3-Alt"/>
        <w:rPr>
          <w:lang w:val="ru-RU"/>
        </w:rPr>
        <w:ind w:left="1539"/>
      </w:pPr>
      <w:r>
        <w:rPr>
          <w:lang w:val="ru-RU"/>
        </w:rPr>
        <w:t xml:space="preserve">доначисление соответствующих налогов обосновано неисполнением или ненадлежащим исполнением Исполнителем обязательств, предусмотренных законодательством Российской Федерации о налогах и сборах;</w:t>
      </w:r>
    </w:p>
    <w:p>
      <w:pPr>
        <w:pStyle w:val="LBSimple3-Alt"/>
        <w:rPr>
          <w:lang w:val="ru-RU"/>
        </w:rPr>
        <w:ind w:left="1539"/>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Исполнителя;</w:t>
      </w:r>
    </w:p>
    <w:p>
      <w:pPr>
        <w:pStyle w:val="LBSimple3-Alt"/>
        <w:rPr>
          <w:lang w:val="ru-RU"/>
        </w:rPr>
        <w:ind w:left="1539"/>
      </w:pPr>
      <w:r>
        <w:rPr>
          <w:lang w:val="ru-RU"/>
        </w:rPr>
        <w:t xml:space="preserve">представители Исполнителя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Simple3-Alt"/>
        <w:rPr>
          <w:lang w:val="ru-RU"/>
        </w:rPr>
        <w:ind w:left="1539"/>
      </w:pPr>
      <w:r>
        <w:rPr>
          <w:lang w:val="ru-RU"/>
        </w:rPr>
        <w:t xml:space="preserve">по иным причинам, связанным с действиями или бездействием Исполнителя, включая привлеченных им к исполнению настоящего Договора третьих лиц или с показателями отчетности Исполнителя. </w:t>
      </w:r>
    </w:p>
    <w:p>
      <w:pPr>
        <w:pStyle w:val="LBBodyText3"/>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Исполнителем в течение 10 (Десяти) рабочих дней с даты получения от Заказчика соответствующего требования c приложенным решением налогового органа. </w:t>
      </w:r>
    </w:p>
    <w:p>
      <w:pPr>
        <w:pStyle w:val="LBGovstyle3"/>
        <w:rPr>
          <w:lang w:val="ru-RU"/>
        </w:rPr>
      </w:pPr>
      <w:r>
        <w:rPr>
          <w:lang w:val="ru-RU"/>
        </w:rPr>
        <w:t xml:space="preserve">В случае нарушения информационной безопасности Исполнителя (в том числе, но не исключительно, неправомерное преодоление третьими лицами принятых Исполнителем технических мер, направленных на защиту информации, получение третьими лицами доступа к информационным ресурсам, информационным системам, информации Исполнителя), повлекшим (в совокупности или по отдельности) обнародование, модификацию, передачу, распространение, копирование, уничтожение, блокирование, предоставление доступа к информации, хранящейся у Заказчика (в том числе хранящейся в информационных системах Заказчика, к которым Исполнителю был предоставлен доступ), временную (простой) или постоянную невозможность функционирования центра обработки данных Исполнителя.</w:t>
      </w:r>
    </w:p>
    <w:p>
      <w:pPr>
        <w:pStyle w:val="LBGovstyle3"/>
        <w:numPr>
          <w:numId w:val="0"/>
          <w:ilvl w:val="0"/>
        </w:numPr>
        <w:rPr>
          <w:lang w:val="ru-RU"/>
        </w:rPr>
        <w:ind w:left="720"/>
      </w:pPr>
      <w:r>
        <w:rPr>
          <w:lang w:val="ru-RU"/>
        </w:rPr>
        <w:t xml:space="preserve">В настоящем подпункте размер возмещения потерь определяется в следующем порядке: вся сумма потерь Заказчика, которые он понес или должен будет понести при наступлении указанных в настоящем подпункте обстоятельств, включая, но не ограничиваясь: возмещение убытков третьим лицам, возмещение убытков, связанных с (в совокупности или по отдельности) обнародованием, модификацией, передачей, распространением, копированием, уничтожением, блокированием, предоставлением доступа информации, хранящейся у Заказчика, простоем центра обработки данных Заказчика, уплату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3"/>
        <w:rPr>
          <w:lang w:val="ru-RU"/>
        </w:rPr>
      </w:pPr>
      <w:r>
        <w:rPr>
          <w:lang w:val="ru-RU"/>
        </w:rPr>
        <w:t xml:space="preserve">в иных случаях предъявления Заказчику органами, осуществляющими государственный (муниципальный) контроль (надзор), или иными лицами каких-либо требований, жалоб, претензий, исков или начисление Заказчику каких-либо обязательных к уплате платежей, если они прямо или косвенно вытекают из Договора и связаны с действиями (бездействием) Исполнителя или с его юридическим статусом. </w:t>
      </w:r>
    </w:p>
    <w:p>
      <w:pPr>
        <w:pStyle w:val="LBBodyText2"/>
        <w:ind w:left="709"/>
      </w:pPr>
      <w:r>
        <w:t xml:space="preserve">В настоящем подпункте размер возмещения потерь определяется в следующем порядке: вся сумма расходов Заказчика,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Исполнителем в течение 10 (Десяти) рабочих дней с даты получения от Заказчика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Исполнителя допускается только с согласия Заказчика. Если согласие Заказчика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Договора. Все полномочия, необходимые для заключения Договора и (или) осуществления в связи с ним действий, получены Сторонами должным образом, в том числе получено согласие третьих лиц, органа юридического лица, государственного и (или) муниципального органа, которое в силу закона и (или) учредительных документов любой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 xml:space="preserve">Перечень приложений</w:t>
      </w:r>
    </w:p>
    <w:p>
      <w:pPr>
        <w:pStyle w:val="LBGovstyle2"/>
        <w:rPr>
          <w:lang w:val="ru-RU"/>
        </w:rPr>
      </w:pPr>
      <w:r>
        <w:rPr>
          <w:lang w:val="ru-RU"/>
        </w:rPr>
        <w:t xml:space="preserve">Неотъемлемой частью Договора являются следующие приложения:</w:t>
      </w:r>
    </w:p>
    <w:p>
      <w:pPr>
        <w:pStyle w:val="LBBodyText2"/>
        <w:ind w:left="709"/>
      </w:pPr>
      <w:r>
        <w:t xml:space="preserve">Приложение № </w:t>
      </w:r>
      <w:r>
        <w:fldChar w:fldCharType="begin" w:fldLock="false"/>
        <w:instrText xml:space="preserve">REF "Приложение_1" \h</w:instrText>
        <w:fldChar w:fldCharType="separate"/>
      </w:r>
      <w:r>
        <w:t>1</w:t>
      </w:r>
      <w:r>
        <w:fldChar w:fldCharType="end"/>
      </w:r>
      <w:r>
        <w:t xml:space="preserve">. Техническое задание.</w:t>
      </w:r>
    </w:p>
    <w:p>
      <w:pPr>
        <w:pStyle w:val="LBBodyText2"/>
        <w:ind w:left="709"/>
      </w:pPr>
      <w:r>
        <w:t xml:space="preserve">Приложение № </w:t>
      </w:r>
      <w:r>
        <w:fldChar w:fldCharType="begin" w:fldLock="false"/>
        <w:instrText xml:space="preserve">REF "Приложение_2" \h</w:instrText>
        <w:fldChar w:fldCharType="separate"/>
      </w:r>
      <w:r>
        <w:t>2</w:t>
      </w:r>
      <w:r>
        <w:fldChar w:fldCharType="end"/>
      </w:r>
      <w:r>
        <w:t xml:space="preserve">. Спецификация Услуг по Договору.</w:t>
      </w:r>
    </w:p>
    <w:p>
      <w:pPr>
        <w:pStyle w:val="LBBodyText2"/>
        <w:ind w:left="709"/>
      </w:pPr>
      <w:r>
        <w:t xml:space="preserve">Приложение № </w:t>
      </w:r>
      <w:r>
        <w:fldChar w:fldCharType="begin" w:fldLock="false"/>
        <w:instrText xml:space="preserve">REF "Приложение_3" \h</w:instrText>
        <w:fldChar w:fldCharType="separate"/>
      </w:r>
      <w:r>
        <w:t>3</w:t>
      </w:r>
      <w:r>
        <w:fldChar w:fldCharType="end"/>
      </w:r>
      <w:r>
        <w:t xml:space="preserve">. Форма Акта сдачи-приемки оказанных Услуг.</w:t>
      </w:r>
    </w:p>
    <w:p>
      <w:pPr>
        <w:pStyle w:val="LBBodyText2"/>
        <w:ind w:left="709"/>
      </w:pPr>
      <w:r>
        <w:t xml:space="preserve">Приложение № </w:t>
      </w:r>
      <w:r>
        <w:fldChar w:fldCharType="begin" w:fldLock="false"/>
        <w:instrText xml:space="preserve">REF "Приложение_4" \h</w:instrText>
        <w:fldChar w:fldCharType="separate"/>
      </w:r>
      <w:r>
        <w:t>4</w:t>
      </w:r>
      <w:r>
        <w:fldChar w:fldCharType="end"/>
      </w:r>
      <w:r>
        <w:t xml:space="preserve">. Форма Акта о выявленных недостатках.</w:t>
      </w:r>
    </w:p>
    <w:p>
      <w:pPr>
        <w:pStyle w:val="LBBodyText2"/>
        <w:ind w:left="709"/>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r>
        <w:t xml:space="preserve">. 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r>
        <w:fldChar w:fldCharType="end"/>
      </w:r>
    </w:p>
    <w:p>
      <w:pPr>
        <w:pStyle w:val="LBBodyText2"/>
        <w:ind w:left="709"/>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r>
        <w:t xml:space="preserve">. Место оказания Услуг. </w:t>
      </w:r>
      <w:r>
        <w:fldChar w:fldCharType="end"/>
      </w:r>
    </w:p>
    <w:p>
      <w:pPr>
        <w:pStyle w:val="LBBodyText2"/>
        <w:ind w:left="709"/>
      </w:pPr>
      <w:r>
        <w:t xml:space="preserve">Приложение № </w:t>
      </w:r>
      <w:r>
        <w:fldChar w:fldCharType="begin" w:fldLock="true"/>
        <w:instrText xml:space="preserve">LBVARIABLE \id "76657"</w:instrText>
        <w:fldChar w:fldCharType="separate"/>
      </w:r>
      <w:r>
        <w:t>7</w:t>
      </w:r>
      <w:r>
        <w:fldChar w:fldCharType="end"/>
      </w:r>
      <w:r>
        <w:t xml:space="preserve"> Комплаенс-оговорка.</w:t>
      </w:r>
    </w:p>
    <w:p>
      <w:pPr>
        <w:rPr>
          <w:sz w:val="24"/>
        </w:rPr>
        <w:jc w:val="left"/>
      </w:pPr>
      <w:r>
        <w:br w:type="page"/>
      </w:r>
    </w:p>
    <w:p>
      <w:pPr>
        <w:pStyle w:val="LBGovstyle1"/>
      </w:pPr>
      <w:r>
        <w:t xml:space="preserve">Адреса и банковские реквизиты Сторон</w:t>
      </w:r>
    </w:p>
    <w:p>
      <w:pPr>
        <w:pStyle w:val="LBBodyText1"/>
      </w:pPr>
    </w:p>
    <w:tbl>
      <w:tblPr>
        <w:tblStyle w:val="a3"/>
        <w:tblW w:w="9356" w:type="dxa"/>
        <w:tblLayout w:type="fixed"/>
      </w:tblPr>
      <w:tblGrid>
        <w:gridCol w:w="4820"/>
        <w:gridCol w:w="4536"/>
      </w:tblGrid>
      <w:tr>
        <w:tc>
          <w:tcPr>
            <w:tcW w:w="4820" w:type="dxa"/>
          </w:tcPr>
          <w:p>
            <w:pPr>
              <w:pStyle w:val="LBBodyText1"/>
              <w:rPr>
                <w:b/>
              </w:rPr>
              <w:jc w:val="left"/>
              <w:keepNext/>
            </w:pPr>
            <w:r>
              <w:rPr>
                <w:b/>
              </w:rPr>
              <w:t>ЗАКАЗЧИК:</w:t>
            </w:r>
          </w:p>
        </w:tc>
        <w:tc>
          <w:tcPr>
            <w:tcW w:w="4536" w:type="dxa"/>
          </w:tcPr>
          <w:p>
            <w:pPr>
              <w:pStyle w:val="LBBodyText1"/>
              <w:rPr>
                <w:b/>
              </w:rPr>
              <w:jc w:val="left"/>
              <w:keepNext/>
            </w:pPr>
            <w:r>
              <w:rPr>
                <w:b/>
              </w:rPr>
              <w:t>ИСПОЛНИТЕЛЬ:</w:t>
            </w:r>
          </w:p>
        </w:tc>
      </w:tr>
      <w:tr>
        <w:tc>
          <w:tcPr>
            <w:tcW w:w="4820" w:type="dxa"/>
            <w:shd w:fill="auto"/>
          </w:tcPr>
          <w:p>
            <w:pPr>
              <w:pStyle w:val="LBBodyText1"/>
              <w:rPr>
                <w:b/>
              </w:rPr>
              <w:jc w:val="left"/>
              <w:keepNext/>
              <w:spacing w:before="120" w:after="120"/>
              <w:tabs>
                <w:tab w:val="left" w:pos="3633"/>
              </w:tabs>
            </w:pPr>
            <w:r>
              <w:rPr>
                <w:b/>
              </w:rPr>
              <w:t xml:space="preserve">Акционерное общество «Почта России»</w:t>
            </w:r>
          </w:p>
        </w:tc>
        <w:tc>
          <w:tcPr>
            <w:tcW w:w="4536" w:type="dxa"/>
          </w:tcPr>
          <w:p>
            <w:pPr>
              <w:pStyle w:val="LBBodyText1"/>
              <w:jc w:val="left"/>
              <w:keepNext/>
              <w:spacing w:before="120" w:after="120"/>
            </w:pPr>
            <w:r>
              <w:fldChar w:fldCharType="begin" w:fldLock="true"/>
              <w:instrText xml:space="preserve">LBVARIABLE \id "29530"</w:instrText>
              <w:fldChar w:fldCharType="separate"/>
            </w:r>
            <w:r>
              <w:t xml:space="preserve">[Сокращенное наименование/ФИО исполнителя]</w:t>
            </w:r>
            <w:r>
              <w:rPr>
                <w:b/>
              </w:rPr>
              <w:fldChar w:fldCharType="end"/>
            </w:r>
          </w:p>
        </w:tc>
      </w:tr>
      <w:tr>
        <w:tc>
          <w:tcPr>
            <w:tcW w:w="4820" w:type="dxa"/>
          </w:tcPr>
          <w:p>
            <w:pPr>
              <w:pStyle w:val="LBBodyText1"/>
              <w:jc w:val="left"/>
              <w:keepNext/>
            </w:pPr>
            <w:r>
              <w:t xml:space="preserve">Адрес местонахождения: 125252, г. Москва, вн.тер.г. муниципальный округ Хорошевский, ул. 3-я Песчаная, д. 2а</w:t>
            </w:r>
          </w:p>
        </w:tc>
        <w:tc>
          <w:tcPr>
            <w:tcW w:w="4536" w:type="dxa"/>
          </w:tcPr>
          <w:p>
            <w:pPr>
              <w:pStyle w:val="LBBodyText1"/>
              <w:jc w:val="left"/>
              <w:keepNext/>
            </w:pPr>
            <w:r>
              <w:t xml:space="preserve">Адрес местонахождения: </w:t>
            </w:r>
          </w:p>
        </w:tc>
      </w:tr>
      <w:tr>
        <w:tc>
          <w:tcPr>
            <w:tcW w:w="4820" w:type="dxa"/>
          </w:tcPr>
          <w:p>
            <w:pPr>
              <w:pStyle w:val="LBBodyText1"/>
              <w:jc w:val="left"/>
              <w:keepNext/>
            </w:pPr>
            <w:r>
              <w:t xml:space="preserve">Почтовый адрес: </w:t>
            </w:r>
            <w:r>
              <w:fldChar w:fldCharType="begin" w:fldLock="true"/>
              <w:instrText xml:space="preserve">LBVARIABLE \id "73749"</w:instrText>
              <w:fldChar w:fldCharType="separate"/>
            </w:r>
            <w:r>
              <w:t xml:space="preserve">Почтовый адрес заказчика</w:t>
            </w:r>
            <w:r>
              <w:fldChar w:fldCharType="end"/>
            </w:r>
          </w:p>
        </w:tc>
        <w:tc>
          <w:tcPr>
            <w:tcW w:w="4536" w:type="dxa"/>
          </w:tcPr>
          <w:p>
            <w:pPr>
              <w:pStyle w:val="LBBodyText1"/>
              <w:jc w:val="left"/>
              <w:keepNext/>
            </w:pPr>
            <w:r>
              <w:t xml:space="preserve">Почтовый адрес: </w:t>
            </w:r>
          </w:p>
        </w:tc>
      </w:tr>
      <w:tr>
        <w:tc>
          <w:tcPr>
            <w:tcW w:w="4820" w:type="dxa"/>
          </w:tcPr>
          <w:p>
            <w:pPr>
              <w:pStyle w:val="LBBodyText1"/>
              <w:jc w:val="left"/>
              <w:keepNext/>
            </w:pPr>
            <w:r>
              <w:t xml:space="preserve">ОГРН 1197746000000</w:t>
            </w:r>
          </w:p>
        </w:tc>
        <w:tc>
          <w:tcPr>
            <w:tcW w:w="4536" w:type="dxa"/>
          </w:tcPr>
          <w:p>
            <w:pPr>
              <w:pStyle w:val="LBBodyText1"/>
              <w:jc w:val="left"/>
              <w:keepNext/>
            </w:pPr>
            <w:r>
              <w:fldChar w:fldCharType="begin" w:fldLock="true"/>
              <w:instrText xml:space="preserve">LBVARIABLE \id "29530"</w:instrText>
              <w:fldChar w:fldCharType="separate"/>
            </w:r>
            <w:r>
              <w:t xml:space="preserve">[ОГРН/ОГРНИП исполнителя]</w:t>
            </w:r>
            <w:r>
              <w:fldChar w:fldCharType="end"/>
            </w:r>
          </w:p>
        </w:tc>
      </w:tr>
      <w:tr>
        <w:tc>
          <w:tcPr>
            <w:tcW w:w="4820" w:type="dxa"/>
          </w:tcPr>
          <w:p>
            <w:pPr>
              <w:pStyle w:val="LBBodyText1"/>
              <w:jc w:val="left"/>
            </w:pPr>
            <w:r>
              <w:t xml:space="preserve">ИНН 7724490000</w:t>
            </w:r>
          </w:p>
        </w:tc>
        <w:tc>
          <w:tcPr>
            <w:tcW w:w="4536" w:type="dxa"/>
          </w:tcPr>
          <w:p>
            <w:pPr>
              <w:pStyle w:val="LBBodyText1"/>
              <w:jc w:val="left"/>
            </w:pPr>
            <w:r>
              <w:fldChar w:fldCharType="begin" w:fldLock="true"/>
              <w:instrText xml:space="preserve">LBVARIABLE \id "29530"</w:instrText>
              <w:fldChar w:fldCharType="separate"/>
            </w:r>
            <w:r>
              <w:t xml:space="preserve">[ИНН/регистрационный номер исполнителя]</w:t>
            </w:r>
            <w:r>
              <w:fldChar w:fldCharType="end"/>
            </w:r>
          </w:p>
        </w:tc>
      </w:tr>
      <w:tr>
        <w:tc>
          <w:tcPr>
            <w:tcW w:w="4820" w:type="dxa"/>
          </w:tcPr>
          <w:p>
            <w:pPr>
              <w:pStyle w:val="LBBodyText1"/>
              <w:jc w:val="left"/>
            </w:pPr>
            <w:r>
              <w:t xml:space="preserve">КПП 997650001</w:t>
            </w:r>
          </w:p>
        </w:tc>
        <w:tc>
          <w:tcPr>
            <w:tcW w:w="4536" w:type="dxa"/>
          </w:tcPr>
          <w:p>
            <w:pPr>
              <w:pStyle w:val="LBBodyText1"/>
              <w:jc w:val="left"/>
            </w:pPr>
            <w:r>
              <w:fldChar w:fldCharType="begin" w:fldLock="true"/>
              <w:instrText xml:space="preserve">LBVARIABLE \id "29530"</w:instrText>
              <w:fldChar w:fldCharType="separate"/>
            </w:r>
            <w:r>
              <w:t>[КПП]</w:t>
            </w:r>
            <w:r>
              <w:fldChar w:fldCharType="end"/>
            </w:r>
          </w:p>
        </w:tc>
      </w:tr>
      <w:tr>
        <w:tc>
          <w:tcPr>
            <w:tcW w:w="4820" w:type="dxa"/>
          </w:tcPr>
          <w:p>
            <w:pPr>
              <w:pStyle w:val="LBBodyText1"/>
              <w:rPr>
                <w:sz w:val="26"/>
              </w:rPr>
              <w:jc w:val="left"/>
            </w:pPr>
            <w:r>
              <w:t xml:space="preserve">Тел. +7 (495) 956-20-67</w:t>
            </w:r>
          </w:p>
        </w:tc>
        <w:tc>
          <w:tcPr>
            <w:tcW w:w="4536" w:type="dxa"/>
          </w:tcPr>
          <w:p>
            <w:pPr>
              <w:pStyle w:val="LBBodyText1"/>
              <w:jc w:val="left"/>
            </w:pPr>
            <w:r>
              <w:t xml:space="preserve">Тел.: </w:t>
            </w:r>
          </w:p>
        </w:tc>
      </w:tr>
      <w:tr>
        <w:tc>
          <w:tcPr>
            <w:tcW w:w="4820" w:type="dxa"/>
          </w:tcPr>
          <w:p>
            <w:pPr>
              <w:pStyle w:val="LBBodyText1"/>
              <w:rPr>
                <w:lang w:val="en-US"/>
              </w:rPr>
              <w:jc w:val="left"/>
            </w:pPr>
            <w:r>
              <w:rPr>
                <w:lang w:val="en-US"/>
              </w:rPr>
              <w:t xml:space="preserve">E-mail: office@russianpost.ru</w:t>
            </w:r>
          </w:p>
        </w:tc>
        <w:tc>
          <w:tcPr>
            <w:tcW w:w="4536" w:type="dxa"/>
          </w:tcPr>
          <w:p>
            <w:pPr>
              <w:pStyle w:val="LBBodyText1"/>
              <w:jc w:val="left"/>
            </w:pPr>
            <w:r>
              <w:t xml:space="preserve">E-mail: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820" w:type="dxa"/>
          </w:tcPr>
          <w:p>
            <w:pPr>
              <w:pStyle w:val="LBBodyText1"/>
              <w:jc w:val="left"/>
            </w:pPr>
            <w:r>
              <w:t xml:space="preserve"> </w:t>
            </w:r>
          </w:p>
        </w:tc>
        <w:tc>
          <w:tcPr>
            <w:tcW w:w="4536" w:type="dxa"/>
          </w:tcPr>
          <w:p>
            <w:pPr>
              <w:pStyle w:val="LBBodyText1"/>
              <w:jc w:val="left"/>
            </w:pPr>
            <w:r>
              <w:t xml:space="preserve"> </w:t>
            </w:r>
          </w:p>
        </w:tc>
      </w:tr>
      <w:tr>
        <w:tc>
          <w:tcPr>
            <w:tcW w:w="4536" w:type="dxa"/>
          </w:tcPr>
          <w:p>
            <w:pPr>
              <w:pStyle w:val="LBBodyText1"/>
              <w:jc w:val="left"/>
            </w:pPr>
          </w:p>
        </w:tc>
      </w:tr>
      <w:tr>
        <w:tc>
          <w:tcPr>
            <w:tcW w:w="4820" w:type="dxa"/>
          </w:tcPr>
          <w:p>
            <w:pPr>
              <w:pStyle w:val="LBScheduleBodytext"/>
              <w:rPr>
                <w:lang w:val="ru-RU"/>
              </w:rPr>
            </w:pPr>
            <w:r>
              <w:rPr>
                <w:lang w:val="ru-RU"/>
              </w:rPr>
              <w:fldChar w:fldCharType="begin" w:fldLock="true"/>
              <w:instrText xml:space="preserve">LBVARIABLE \id "29530" \displaced</w:instrText>
              <w:fldChar w:fldCharType="separate"/>
            </w:r>
            <w:r>
              <w:rPr>
                <w:lang w:val="ru-RU"/>
              </w:rPr>
              <w:t xml:space="preserve"> </w:t>
            </w:r>
            <w:r>
              <w:rPr>
                <w:lang w:val="ru-RU"/>
              </w:rPr>
              <w:fldChar w:fldCharType="end"/>
            </w:r>
          </w:p>
        </w:tc>
        <w:tc>
          <w:tcPr>
            <w:tcW w:w="4536" w:type="dxa"/>
          </w:tcPr>
          <w:p>
            <w:pPr>
              <w:pStyle w:val="LBBodyText1"/>
              <w:jc w:val="left"/>
            </w:pPr>
            <w:r>
              <w:fldChar w:fldCharType="begin" w:fldLock="true"/>
              <w:instrText xml:space="preserve">LBVARIABLE \id "29530" \displaced</w:instrText>
              <w:fldChar w:fldCharType="separate"/>
            </w:r>
            <w:r>
              <w:t xml:space="preserve">[Документ, удостоверяющий личность]</w:t>
            </w:r>
            <w:r>
              <w:fldChar w:fldCharType="end"/>
            </w:r>
          </w:p>
        </w:tc>
      </w:tr>
      <w:tr>
        <w:tc>
          <w:tcPr>
            <w:tcW w:w="4820" w:type="dxa"/>
          </w:tcPr>
          <w:p>
            <w:pPr>
              <w:pStyle w:val="LBBodyText1"/>
              <w:jc w:val="left"/>
            </w:pPr>
            <w:r>
              <w:fldChar w:fldCharType="begin" w:fldLock="true"/>
              <w:instrText xml:space="preserve">LBVARIABLE \id "29530" \displaced</w:instrText>
              <w:fldChar w:fldCharType="separate"/>
            </w:r>
            <w:r>
              <w:t xml:space="preserve"> </w:t>
            </w:r>
            <w:r>
              <w:fldChar w:fldCharType="end"/>
            </w:r>
          </w:p>
        </w:tc>
        <w:tc>
          <w:tcPr>
            <w:tcW w:w="4536" w:type="dxa"/>
          </w:tcPr>
          <w:p>
            <w:pPr>
              <w:pStyle w:val="LBBodyText1"/>
              <w:jc w:val="left"/>
            </w:pPr>
            <w:r>
              <w:fldChar w:fldCharType="begin" w:fldLock="true"/>
              <w:instrText xml:space="preserve">LBVARIABLE \id "29530" \displaced</w:instrText>
              <w:fldChar w:fldCharType="separate"/>
            </w:r>
            <w:r>
              <w:t>[СНИЛС]</w:t>
            </w:r>
            <w:r>
              <w:fldChar w:fldCharType="end"/>
            </w:r>
          </w:p>
        </w:tc>
      </w:tr>
      <w:tr>
        <w:tc>
          <w:tcPr>
            <w:tcW w:w="4820" w:type="dxa"/>
          </w:tcPr>
          <w:p>
            <w:pPr>
              <w:pStyle w:val="LBBodyText1"/>
              <w:jc w:val="left"/>
              <w:spacing w:before="240"/>
            </w:pPr>
            <w:r>
              <w:rPr>
                <w:b/>
              </w:rPr>
              <w:fldChar w:fldCharType="begin" w:fldLock="true"/>
              <w:instrText xml:space="preserve">LBVARIABLE \id "32910" \displaced</w:instrText>
              <w:fldChar w:fldCharType="separate"/>
            </w:r>
            <w:r>
              <w:rPr>
                <w:b/>
              </w:rPr>
              <w:t xml:space="preserve">Со стороны Заказчика:</w:t>
            </w:r>
            <w:r>
              <w:rPr>
                <w:b/>
              </w:rPr>
              <w:fldChar w:fldCharType="end"/>
            </w:r>
            <w:r>
              <w:t xml:space="preserve"> </w:t>
            </w:r>
          </w:p>
        </w:tc>
        <w:tc>
          <w:tcPr>
            <w:tcW w:w="4536" w:type="dxa"/>
          </w:tcPr>
          <w:p>
            <w:pPr>
              <w:pStyle w:val="LBBodyText1"/>
              <w:jc w:val="left"/>
              <w:spacing w:before="240"/>
            </w:pPr>
            <w:r>
              <w:rPr>
                <w:b/>
              </w:rPr>
              <w:t xml:space="preserve"> </w:t>
            </w:r>
          </w:p>
        </w:tc>
      </w:tr>
      <w:tr>
        <w:tc>
          <w:tcPr>
            <w:tcW w:w="4820" w:type="dxa"/>
          </w:tcPr>
          <w:p>
            <w:pPr>
              <w:pStyle w:val="LBBodyText1"/>
              <w:jc w:val="left"/>
              <w:spacing w:before="120"/>
            </w:pPr>
            <w:r>
              <w:fldChar w:fldCharType="begin" w:fldLock="true"/>
              <w:instrText xml:space="preserve">LBVARIABLE \id "32910" \displaced</w:instrText>
              <w:fldChar w:fldCharType="separate"/>
            </w:r>
            <w:r>
              <w:t xml:space="preserve">Филиал: </w:t>
            </w:r>
            <w:r>
              <w:fldChar w:fldCharType="begin" w:fldLock="true"/>
              <w:instrText xml:space="preserve">LBVARIABLE \id "64365"</w:instrText>
              <w:fldChar w:fldCharType="separate"/>
            </w:r>
            <w:r>
              <w:t xml:space="preserve">УФПС ОРЕНБУРГСКОЙ ОБЛАСТИ</w:t>
            </w:r>
            <w:r>
              <w:fldChar w:fldCharType="end"/>
            </w:r>
            <w:r>
              <w:fldChar w:fldCharType="end"/>
            </w:r>
            <w:r>
              <w:t xml:space="preserve"> </w:t>
            </w:r>
          </w:p>
        </w:tc>
        <w:tc>
          <w:tcPr>
            <w:tcW w:w="4536" w:type="dxa"/>
          </w:tcPr>
          <w:p>
            <w:pPr>
              <w:pStyle w:val="LBBodyText1"/>
              <w:jc w:val="left"/>
              <w:spacing w:before="120"/>
            </w:pPr>
            <w:r>
              <w:rPr>
                <w:rStyle w:val="13"/>
              </w:rP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Адрес местонахождения филиала: </w:t>
            </w:r>
            <w:r>
              <w:fldChar w:fldCharType="begin" w:fldLock="true"/>
              <w:instrText xml:space="preserve">LBVARIABLE \id "73762"</w:instrText>
              <w:fldChar w:fldCharType="separate"/>
            </w:r>
            <w:r>
              <w:t xml:space="preserve">460700, РОССИЯ, ОРЕНБУРГСКАЯ ОБЛ, ОРЕНБУРГ Г, КИРОВА УЛ, 18</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Почтовый адрес филиала: </w:t>
            </w:r>
            <w:r>
              <w:fldChar w:fldCharType="begin" w:fldLock="true"/>
              <w:instrText xml:space="preserve">LBVARIABLE \id "73764"</w:instrText>
              <w:fldChar w:fldCharType="separate"/>
            </w:r>
            <w:r>
              <w:t xml:space="preserve">460700, РОССИЯ, ОРЕНБУРГСКАЯ ОБЛ, ОРЕНБУРГ Г, КИРОВА УЛ, 18</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КПП филиала: </w:t>
            </w:r>
            <w:r>
              <w:fldChar w:fldCharType="begin" w:fldLock="true"/>
              <w:instrText xml:space="preserve">LBVARIABLE \id "64372"</w:instrText>
              <w:fldChar w:fldCharType="separate"/>
            </w:r>
            <w:r>
              <w:t>561043001</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Р/с филиала: </w:t>
            </w:r>
            <w:r>
              <w:fldChar w:fldCharType="begin" w:fldLock="true"/>
              <w:instrText xml:space="preserve">LBVARIABLE \id "64373"</w:instrText>
              <w:fldChar w:fldCharType="separate"/>
            </w:r>
            <w:r>
              <w:t xml:space="preserve"> 40502810321240000006 </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в </w:t>
            </w:r>
            <w:r>
              <w:fldChar w:fldCharType="begin" w:fldLock="true"/>
              <w:instrText xml:space="preserve">LBVARIABLE \id "73768"</w:instrText>
              <w:fldChar w:fldCharType="separate"/>
            </w:r>
            <w:r>
              <w:t xml:space="preserve">Филиал Банка ВТБ (ПАО) в г. Нижнем Новгороде</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к/с </w:t>
            </w:r>
            <w:r>
              <w:fldChar w:fldCharType="begin" w:fldLock="true"/>
              <w:instrText xml:space="preserve">LBVARIABLE \id "64376"</w:instrText>
              <w:fldChar w:fldCharType="separate"/>
            </w:r>
            <w:r>
              <w:t>30101810200000000837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БИК </w:t>
            </w:r>
            <w:r>
              <w:fldChar w:fldCharType="begin" w:fldLock="true"/>
              <w:instrText xml:space="preserve">LBVARIABLE \id "64375"</w:instrText>
              <w:fldChar w:fldCharType="separate"/>
            </w:r>
            <w:r>
              <w:t>042202837</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Тел.: </w:t>
            </w:r>
            <w:r>
              <w:fldChar w:fldCharType="begin" w:fldLock="true"/>
              <w:instrText xml:space="preserve">LBVARIABLE \id "73772"</w:instrText>
              <w:fldChar w:fldCharType="separate"/>
            </w:r>
            <w:r>
              <w:t xml:space="preserve"> +7(353) 277 33 96 </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pPr>
            <w:r>
              <w:fldChar w:fldCharType="begin" w:fldLock="true"/>
              <w:instrText xml:space="preserve">LBVARIABLE \id "32910" \displaced</w:instrText>
              <w:fldChar w:fldCharType="separate"/>
            </w:r>
            <w:r>
              <w:t xml:space="preserve">E-mail: </w:t>
            </w:r>
            <w:r>
              <w:fldChar w:fldCharType="begin" w:fldLock="true"/>
              <w:instrText xml:space="preserve">LBVARIABLE \id "64378"</w:instrText>
              <w:fldChar w:fldCharType="separate"/>
            </w:r>
            <w:r>
              <w:t xml:space="preserve"> office-r56@russianpost.ru</w:t>
            </w:r>
            <w:r>
              <w:fldChar w:fldCharType="end"/>
            </w:r>
            <w:r>
              <w:fldChar w:fldCharType="end"/>
            </w:r>
            <w:r>
              <w:t xml:space="preserve"> </w:t>
            </w:r>
          </w:p>
        </w:tc>
        <w:tc>
          <w:tcPr>
            <w:tcW w:w="4536" w:type="dxa"/>
          </w:tcPr>
          <w:p>
            <w:pPr>
              <w:pStyle w:val="LBBodyText1"/>
              <w:jc w:val="left"/>
            </w:pPr>
            <w:r>
              <w:t xml:space="preserve"> </w:t>
            </w:r>
          </w:p>
        </w:tc>
      </w:tr>
      <w:tr>
        <w:tc>
          <w:tcPr>
            <w:tcW w:w="4820" w:type="dxa"/>
          </w:tcPr>
          <w:p>
            <w:pPr>
              <w:pStyle w:val="LBBodyText1"/>
              <w:jc w:val="left"/>
              <w:keepNext/>
              <w:spacing w:before="240"/>
            </w:pPr>
            <w:r>
              <w:rPr>
                <w:b/>
              </w:rPr>
              <w:t>ЗАКАЗЧИК:</w:t>
            </w:r>
          </w:p>
        </w:tc>
        <w:tc>
          <w:tcPr>
            <w:tcW w:w="4536" w:type="dxa"/>
          </w:tcPr>
          <w:p>
            <w:pPr>
              <w:pStyle w:val="LBBodyText1"/>
              <w:jc w:val="left"/>
              <w:keepNext/>
              <w:spacing w:before="240"/>
            </w:pPr>
            <w:r>
              <w:rPr>
                <w:b/>
              </w:rPr>
              <w:t>ИСПОЛНИТЕЛЬ:</w:t>
            </w:r>
          </w:p>
        </w:tc>
      </w:tr>
      <w:tr>
        <w:tc>
          <w:tcPr>
            <w:tcW w:w="4820" w:type="dxa"/>
          </w:tcPr>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"54433"</w:instrText>
              <w:fldChar w:fldCharType="separate"/>
            </w:r>
            <w:r>
              <w:rPr>
                <w:sz w:val="24"/>
              </w:rPr>
              <w:t xml:space="preserve">Директор УФПС Оренбургской области</w:t>
            </w:r>
            <w:r>
              <w:rPr>
                <w:sz w:val="24"/>
              </w:rPr>
              <w:fldChar w:fldCharType="end"/>
            </w:r>
            <w:r>
              <w:rPr>
                <w:sz w:val="24"/>
              </w:rPr>
              <w:fldChar w:fldCharType="end"/>
            </w:r>
            <w:r>
              <w:t xml:space="preserve"> </w:t>
            </w:r>
          </w:p>
        </w:tc>
        <w:tc>
          <w:tcPr>
            <w:tcW w:w="4536" w:type="dxa"/>
          </w:tcPr>
          <w:p>
            <w:pPr>
              <w:pStyle w:val="LBBodyText1"/>
              <w:jc w:val="left"/>
              <w:keepNext/>
            </w:pPr>
            <w:r>
              <w:t xml:space="preserve"> </w:t>
            </w:r>
          </w:p>
        </w:tc>
      </w:tr>
      <w:tr>
        <w:tc>
          <w:tcPr>
            <w:tcW w:w="4820" w:type="dxa"/>
          </w:tcPr>
          <w:p>
            <w:pPr>
              <w:pStyle w:val="LBBodyText1"/>
              <w:jc w:val="left"/>
              <w:keepNext/>
            </w:pPr>
          </w:p>
          <w:p>
            <w:pPr>
              <w:pStyle w:val="LBBodyText1"/>
              <w:jc w:val="left"/>
              <w:keepNext/>
            </w:pPr>
            <w:r>
              <w:t>____________________</w:t>
            </w:r>
          </w:p>
          <w:p>
            <w:pPr>
              <w:jc w:val="left"/>
              <w:keepNext/>
            </w:pPr>
          </w:p>
          <w:p>
            <w:pPr>
              <w:jc w:val="left"/>
              <w:keepNext/>
            </w:pPr>
            <w:r>
              <w:rPr>
                <w:sz w:val="24"/>
              </w:rPr>
              <w:fldChar w:fldCharType="begin" w:fldLock="true"/>
              <w:instrText xml:space="preserve">LBVARIABLE \id "32912"</w:instrText>
              <w:fldChar w:fldCharType="separate"/>
            </w:r>
            <w:r>
              <w:rPr>
                <w:sz w:val="24"/>
              </w:rPr>
              <w:fldChar w:fldCharType="begin" w:fldLock="true"/>
              <w:instrText xml:space="preserve">LBVARIABLE \id "54434" \grammarCase "nominative" \letterCase "camel" \rounding "none" \dateFormat "dd.mm.yyyy" \moneyFormat "0,000.##" \numeral "cardinal"</w:instrText>
              <w:fldChar w:fldCharType="separate"/>
            </w:r>
            <w:r>
              <w:rPr>
                <w:sz w:val="24"/>
              </w:rPr>
              <w:t xml:space="preserve">Иванцова Ирина Валерьевна</w:t>
            </w:r>
            <w:r>
              <w:rPr>
                <w:sz w:val="24"/>
              </w:rPr>
              <w:fldChar w:fldCharType="end"/>
            </w:r>
            <w:r>
              <w:rPr>
                <w:sz w:val="24"/>
              </w:rPr>
              <w:fldChar w:fldCharType="end"/>
            </w:r>
            <w:r>
              <w:t xml:space="preserve"> </w:t>
            </w:r>
          </w:p>
        </w:tc>
        <w:tc>
          <w:tcPr>
            <w:tcW w:w="4536" w:type="dxa"/>
          </w:tcPr>
          <w:p>
            <w:pPr>
              <w:pStyle w:val="LBBodyText1"/>
              <w:jc w:val="left"/>
              <w:keepNext/>
            </w:pPr>
          </w:p>
          <w:p>
            <w:pPr>
              <w:pStyle w:val="LBBodyText1"/>
              <w:jc w:val="left"/>
              <w:keepNext/>
            </w:pPr>
            <w:r>
              <w:t>____________________</w:t>
            </w:r>
          </w:p>
          <w:p>
            <w:pPr>
              <w:pStyle w:val="LBBodyText1"/>
              <w:jc w:val="left"/>
              <w:keepNext/>
            </w:pPr>
            <w:r>
              <w:t xml:space="preserve"> </w:t>
            </w:r>
          </w:p>
        </w:tc>
      </w:tr>
      <w:tr>
        <w:tc>
          <w:tcPr>
            <w:tcW w:w="4820" w:type="dxa"/>
          </w:tcPr>
          <w:p>
            <w:pPr>
              <w:pStyle w:val="LBBodyText1"/>
              <w:jc w:val="left"/>
              <w:keepNext/>
            </w:pPr>
            <w:r>
              <w:t xml:space="preserve">___ ____________ 20__ г.</w:t>
            </w:r>
          </w:p>
        </w:tc>
        <w:tc>
          <w:tcPr>
            <w:tcW w:w="4536" w:type="dxa"/>
          </w:tcPr>
          <w:p>
            <w:pPr>
              <w:pStyle w:val="LBBodyText1"/>
              <w:jc w:val="left"/>
              <w:keepNext/>
            </w:pPr>
            <w:r>
              <w:t xml:space="preserve">___ ____________ 20__ г.</w:t>
            </w:r>
          </w:p>
        </w:tc>
      </w:tr>
      <w:tr>
        <w:tc>
          <w:tcPr>
            <w:tcW w:w="4820" w:type="dxa"/>
          </w:tcPr>
          <w:p>
            <w:pPr>
              <w:pStyle w:val="LBBodyText1"/>
              <w:rPr>
                <w:vertAlign w:val="superscript"/>
              </w:rPr>
              <w:jc w:val="left"/>
              <w:keepNext/>
            </w:pPr>
          </w:p>
        </w:tc>
        <w:tc>
          <w:tcPr>
            <w:tcW w:w="4536" w:type="dxa"/>
          </w:tcPr>
          <w:p>
            <w:pPr>
              <w:pStyle w:val="LBBodyText1"/>
              <w:rPr>
                <w:vertAlign w:val="superscript"/>
              </w:rPr>
              <w:jc w:val="left"/>
              <w:keepNext/>
            </w:pPr>
            <w:r>
              <w:rPr>
                <w:vertAlign w:val="superscript"/>
              </w:rPr>
              <w:t xml:space="preserve">М.П. (при наличии печати)</w:t>
            </w:r>
          </w:p>
        </w:tc>
      </w:tr>
    </w:tbl>
    <w:p>
      <w:pPr>
        <w:pStyle w:val="LBScheduleBodytext"/>
        <w:rPr>
          <w:lang w:val="ru-RU"/>
        </w:rPr>
      </w:pPr>
    </w:p>
    <w:p>
      <w:pPr>
        <w:pStyle w:val="LBBodyText1"/>
        <w:jc w:val="left"/>
        <w:pageBreakBefore/>
      </w:pPr>
    </w:p>
    <w:p>
      <w:pPr>
        <w:pStyle w:val="LBScheduleHeading"/>
        <w:jc w:val="right"/>
        <w:pageBreakBefore w:val="false"/>
      </w:pPr>
      <w:r>
        <w:t xml:space="preserve">Приложение № </w:t>
      </w:r>
      <w:bookmarkStart w:id="0" w:name="Приложение_1"/>
      <w:r>
        <w:t>1</w:t>
      </w:r>
      <w:bookmarkEnd w:id="0"/>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Оренбургской области</w:t>
      </w:r>
      <w:r>
        <w:fldChar w:fldCharType="end"/>
      </w:r>
    </w:p>
    <w:p>
      <w:pPr>
        <w:pStyle w:val="LBBodyText1"/>
        <w:jc w:val="right"/>
      </w:pPr>
      <w:r>
        <w:t xml:space="preserve">от «__» ______ 20_г.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right"/>
      </w:pPr>
    </w:p>
    <w:p>
      <w:pPr>
        <w:pStyle w:val="LBSchedulePart"/>
        <w:jc w:val="center"/>
        <w:ind w:hanging="6252"/>
      </w:pPr>
      <w:r>
        <w:t xml:space="preserve">Техническое задание </w:t>
      </w:r>
    </w:p>
    <w:p>
      <w:pPr>
        <w:pStyle w:val="LBSchedulePart"/>
        <w:jc w:val="center"/>
        <w:ind w:left="549"/>
      </w:pPr>
    </w:p>
    <w:p>
      <w:pPr>
        <w:pStyle w:val="LBSchedulePart"/>
        <w:jc w:val="center"/>
        <w:ind w:hanging="6252"/>
      </w:pPr>
    </w:p>
    <w:p>
      <w:pPr>
        <w:pStyle w:val="LBSchedulePart"/>
        <w:jc w:val="center"/>
        <w:ind w:hanging="6252"/>
      </w:pPr>
      <w:r>
        <w:t xml:space="preserve">[Прикладывается отдельным файлом]</w:t>
      </w:r>
    </w:p>
    <w:p>
      <w:pPr>
        <w:pStyle w:val="LBScheduleHeading"/>
        <w:jc w:val="right"/>
      </w:pPr>
      <w:r>
        <w:t xml:space="preserve">Приложение № </w:t>
      </w:r>
      <w:bookmarkStart w:id="1" w:name="Приложение_2"/>
      <w:r>
        <w:t>2</w:t>
      </w:r>
      <w:bookmarkEnd w:id="1"/>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Оренбургской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w:t>
      </w:r>
      <w:r>
        <w:fldChar w:fldCharType="end"/>
      </w:r>
    </w:p>
    <w:p>
      <w:pPr>
        <w:pStyle w:val="LBNameoftheParty"/>
      </w:pPr>
      <w:r>
        <w:t xml:space="preserve">Спецификация Услуг по Договору</w:t>
      </w:r>
    </w:p>
    <w:p>
      <w:pPr>
        <w:pStyle w:val="LBBodyText1"/>
      </w:pPr>
    </w:p>
    <w:tbl>
      <w:tblPr>
        <w:tblW w:w="11058" w:type="dxa"/>
        <w:tblInd w:w="-998" w:type="dxa"/>
        <w:tblLayout w:type="fixed"/>
      </w:tblPr>
      <w:tblGrid>
        <w:gridCol w:w="851"/>
        <w:gridCol w:w="1478"/>
        <w:gridCol w:w="365"/>
        <w:gridCol w:w="1276"/>
        <w:gridCol w:w="1418"/>
        <w:gridCol w:w="1559"/>
        <w:gridCol w:w="1417"/>
        <w:gridCol w:w="1276"/>
        <w:gridCol w:w="1418"/>
      </w:tblGrid>
      <w:tr>
        <w:trPr>
          <w:trHeight w:val="1138" w:hRule="atLeast"/>
        </w:trPr>
        <w:tc>
          <w:tcPr>
            <w:tcW w:w="851" w:type="dxa"/>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 п/п</w:t>
            </w:r>
          </w:p>
        </w:tc>
        <w:tc>
          <w:tcPr>
            <w:tcW w:w="1843" w:type="dxa"/>
            <w:gridSpan w:val="2"/>
            <w:vMerge w:val="restart"/>
            <w:tcBorders>
              <w:left w:sz="4" w:space="0" w:val="single" w:color="auto"/>
              <w:top w:sz="4" w:space="0" w:val="single" w:color="auto"/>
              <w:right w:sz="4" w:space="0" w:val="single" w:color="auto"/>
            </w:tcBorders>
            <w:hideMark/>
          </w:tcPr>
          <w:p>
            <w:pPr>
              <w:pStyle w:val="LBBodyText1"/>
              <w:rPr>
                <w:color w:val="000000"/>
                <w:sz w:val="22"/>
              </w:rPr>
              <w:jc w:val="center"/>
            </w:pPr>
            <w:r>
              <w:rPr>
                <w:sz w:val="22"/>
              </w:rPr>
              <w:t xml:space="preserve">Наименование Услуги</w:t>
            </w:r>
          </w:p>
        </w:tc>
        <w:tc>
          <w:tcPr>
            <w:tcW w:w="1276" w:type="dxa"/>
            <w:vMerge w:val="restart"/>
            <w:tcBorders>
              <w:left w:sz="4" w:space="0" w:val="single" w:color="auto"/>
              <w:top w:sz="4" w:space="0" w:val="single" w:color="auto"/>
              <w:right w:sz="4" w:space="0" w:val="single" w:color="000000"/>
            </w:tcBorders>
            <w:hideMark/>
          </w:tcPr>
          <w:p>
            <w:pPr>
              <w:pStyle w:val="LBBodyText1"/>
              <w:rPr>
                <w:color w:val="000000"/>
                <w:sz w:val="22"/>
              </w:rPr>
              <w:jc w:val="center"/>
            </w:pPr>
            <w:r>
              <w:rPr>
                <w:sz w:val="22"/>
              </w:rPr>
              <w:t xml:space="preserve">Ед. изм.</w:t>
            </w:r>
          </w:p>
        </w:tc>
        <w:tc>
          <w:tcPr>
            <w:tcW w:w="1418" w:type="dxa"/>
            <w:vMerge w:val="restart"/>
            <w:tcBorders>
              <w:left w:sz="4" w:space="0" w:val="single" w:color="000000"/>
              <w:top w:sz="4" w:space="0" w:val="single" w:color="000000"/>
              <w:right w:sz="4" w:space="0" w:val="single" w:color="000000"/>
            </w:tcBorders>
          </w:tcPr>
          <w:p>
            <w:pPr>
              <w:pStyle w:val="LBBodyText1"/>
              <w:rPr>
                <w:sz w:val="22"/>
              </w:rPr>
              <w:jc w:val="center"/>
            </w:pPr>
            <w:r>
              <w:rPr>
                <w:sz w:val="22"/>
              </w:rPr>
              <w:t>Количество</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Цена за ед. услуги без НДС</w:t>
            </w:r>
          </w:p>
        </w:tc>
        <w:tc>
          <w:tcPr>
            <w:tcW w:w="1417" w:type="dxa"/>
            <w:vMerge w:val="restart"/>
            <w:tcBorders>
              <w:left w:sz="4" w:space="0" w:val="single" w:color="000000"/>
              <w:top w:sz="4" w:space="0" w:val="single" w:color="000000"/>
              <w:right w:sz="4" w:space="0" w:val="single" w:color="000000"/>
            </w:tcBorders>
            <w:hideMark/>
          </w:tcPr>
          <w:p>
            <w:pPr>
              <w:pStyle w:val="LBBodyText1"/>
              <w:rPr>
                <w:color w:val="000000"/>
                <w:sz w:val="22"/>
              </w:rPr>
              <w:jc w:val="center"/>
            </w:pPr>
            <w:r>
              <w:rPr>
                <w:sz w:val="22"/>
              </w:rPr>
              <w:t xml:space="preserve">Стоимость без НДС </w:t>
            </w:r>
          </w:p>
        </w:tc>
        <w:tc>
          <w:tcPr>
            <w:tcW w:w="1276"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Сумма НДС </w:t>
            </w:r>
            <w:r>
              <w:rPr>
                <w:sz w:val="22"/>
              </w:rPr>
              <w:fldChar w:fldCharType="begin" w:fldLock="true"/>
              <w:instrText xml:space="preserve">LBVARIABLE \id "29530"</w:instrText>
              <w:fldChar w:fldCharType="separate"/>
            </w:r>
            <w:r>
              <w:rPr>
                <w:sz w:val="22"/>
              </w:rPr>
              <w:t xml:space="preserve">__ %</w:t>
            </w:r>
            <w:r>
              <w:rPr>
                <w:sz w:val="22"/>
              </w:rPr>
              <w:fldChar w:fldCharType="end"/>
            </w:r>
          </w:p>
        </w:tc>
        <w:tc>
          <w:tcPr>
            <w:tcW w:w="1418" w:type="dxa"/>
            <w:tcBorders>
              <w:left w:sz="4" w:space="0" w:val="single" w:color="000000"/>
              <w:top w:sz="4" w:space="0" w:val="single" w:color="000000"/>
              <w:right w:sz="4" w:space="0" w:val="single" w:color="000000"/>
            </w:tcBorders>
          </w:tcPr>
          <w:p>
            <w:pPr>
              <w:pStyle w:val="LBBodyText1"/>
              <w:rPr>
                <w:color w:val="000000"/>
                <w:sz w:val="22"/>
              </w:rPr>
              <w:jc w:val="center"/>
            </w:pPr>
            <w:r>
              <w:rPr>
                <w:sz w:val="22"/>
              </w:rPr>
              <w:t xml:space="preserve">Стоимость, в том числе с НДС</w:t>
            </w:r>
          </w:p>
        </w:tc>
      </w:tr>
      <w:tr>
        <w:trPr>
          <w:trHeight w:val="300" w:hRule="atLeast"/>
        </w:trPr>
        <w:tc>
          <w:tcPr>
            <w:tcW w:w="851"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1843" w:type="dxa"/>
            <w:gridSpan w:val="2"/>
            <w:vMerge w:val="continue"/>
            <w:tcBorders>
              <w:left w:sz="4" w:space="0" w:val="single" w:color="auto"/>
              <w:right w:sz="4" w:space="0" w:val="single" w:color="auto"/>
              <w:bottom w:sz="4" w:space="0" w:val="single" w:color="auto"/>
            </w:tcBorders>
            <w:vAlign w:val="center"/>
          </w:tcPr>
          <w:p>
            <w:pPr>
              <w:pStyle w:val="LBBodyText1"/>
              <w:rPr>
                <w:color w:val="000000"/>
              </w:rPr>
            </w:pPr>
          </w:p>
        </w:tc>
        <w:tc>
          <w:tcPr>
            <w:tcW w:w="1276"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418"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tcPr>
          <w:p>
            <w:pPr>
              <w:pStyle w:val="LBBodyText1"/>
              <w:rPr>
                <w:color w:val="000000"/>
              </w:rPr>
            </w:pPr>
          </w:p>
        </w:tc>
        <w:tc>
          <w:tcPr>
            <w:tcW w:w="1417"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276"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418"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851" w:type="dxa"/>
            <w:tcBorders>
              <w:left w:sz="4" w:space="0" w:val="single" w:color="auto"/>
              <w:top w:val="nil"/>
              <w:right w:sz="4" w:space="0" w:val="single" w:color="auto"/>
              <w:bottom w:sz="4" w:space="0" w:val="single" w:color="auto"/>
            </w:tcBorders>
            <w:vAlign w:val="center"/>
            <w:hideMark/>
          </w:tcPr>
          <w:p>
            <w:pPr>
              <w:pStyle w:val="LBBodyText1"/>
              <w:rPr>
                <w:sz w:val="22"/>
              </w:rPr>
            </w:pPr>
            <w:r>
              <w:rPr>
                <w:sz w:val="22"/>
              </w:rPr>
              <w:fldChar w:fldCharType="begin" w:fldLock="true"/>
              <w:instrText xml:space="preserve">LBVARIABLE \id "76507" \displaced</w:instrText>
              <w:fldChar w:fldCharType="separate"/>
            </w:r>
            <w:r>
              <w:rPr>
                <w:sz w:val="22"/>
              </w:rPr>
              <w:fldChar w:fldCharType="begin" w:fldLock="true"/>
              <w:instrText xml:space="preserve">LBVARIABLE \displaced</w:instrText>
              <w:fldChar w:fldCharType="separate"/>
            </w:r>
            <w:r>
              <w:rPr>
                <w:sz w:val="22"/>
              </w:rPr>
              <w:fldChar w:fldCharType="begin" w:fldLock="true"/>
              <w:instrText xml:space="preserve">LBVARIABLE \id "56350"</w:instrText>
              <w:fldChar w:fldCharType="separate"/>
            </w:r>
            <w:r>
              <w:rPr>
                <w:sz w:val="22"/>
              </w:rPr>
              <w:t>1</w:t>
            </w:r>
            <w:r>
              <w:rPr>
                <w:sz w:val="22"/>
              </w:rPr>
              <w:fldChar w:fldCharType="end"/>
            </w:r>
            <w:r>
              <w:rPr>
                <w:sz w:val="22"/>
              </w:rPr>
              <w:t xml:space="preserve"> </w:t>
            </w:r>
          </w:p>
        </w:tc>
        <w:tc>
          <w:tcPr>
            <w:tcW w:w="1843" w:type="dxa"/>
            <w:gridSpan w:val="2"/>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"56351"</w:instrText>
              <w:fldChar w:fldCharType="separate"/>
            </w:r>
            <w:r>
              <w:rPr>
                <w:sz w:val="22"/>
              </w:rPr>
              <w:t xml:space="preserve">Предрейсовый/ послерейсовый медицинский осмотр</w:t>
            </w:r>
            <w:r>
              <w:rPr>
                <w:sz w:val="22"/>
              </w:rPr>
              <w:fldChar w:fldCharType="end"/>
            </w:r>
            <w:r>
              <w:rPr>
                <w:sz w:val="22"/>
              </w:rPr>
              <w:t xml:space="preserve"> </w:t>
            </w:r>
          </w:p>
        </w:tc>
        <w:tc>
          <w:tcPr>
            <w:tcW w:w="1276" w:type="dxa"/>
            <w:tcBorders>
              <w:left w:val="nil"/>
              <w:top w:val="nil"/>
              <w:right w:sz="4" w:space="0" w:val="single" w:color="auto"/>
              <w:bottom w:sz="4" w:space="0" w:val="single" w:color="auto"/>
            </w:tcBorders>
            <w:vAlign w:val="center"/>
          </w:tcPr>
          <w:p>
            <w:pPr>
              <w:pStyle w:val="LBBodyText1"/>
              <w:rPr>
                <w:sz w:val="22"/>
              </w:rPr>
            </w:pPr>
            <w:r>
              <w:rPr>
                <w:sz w:val="22"/>
              </w:rPr>
              <w:fldChar w:fldCharType="begin" w:fldLock="true"/>
              <w:instrText xml:space="preserve">LBVARIABLE \id "76493"</w:instrText>
              <w:fldChar w:fldCharType="separate"/>
            </w:r>
            <w:r>
              <w:rPr>
                <w:sz w:val="22"/>
              </w:rPr>
              <w:t xml:space="preserve">Единица (осмотр)</w:t>
            </w:r>
            <w:r>
              <w:rPr>
                <w:sz w:val="22"/>
              </w:rPr>
              <w:fldChar w:fldCharType="end"/>
            </w:r>
            <w:r>
              <w:rPr>
                <w:sz w:val="22"/>
              </w:rPr>
              <w:t xml:space="preserve"> </w:t>
            </w:r>
          </w:p>
        </w:tc>
        <w:tc>
          <w:tcPr>
            <w:tcW w:w="1418" w:type="dxa"/>
            <w:tcBorders>
              <w:left w:val="nil"/>
              <w:top w:sz="4" w:space="0" w:val="single" w:color="auto"/>
              <w:right w:sz="4" w:space="0" w:val="single" w:color="auto"/>
              <w:bottom w:sz="4" w:space="0" w:val="single" w:color="auto"/>
            </w:tcBorders>
          </w:tcPr>
          <w:p>
            <w:pPr>
              <w:pStyle w:val="LBBodyText1"/>
              <w:rPr>
                <w:sz w:val="22"/>
              </w:rPr>
            </w:pPr>
            <w:r>
              <w:rPr>
                <w:sz w:val="22"/>
              </w:rPr>
              <w:fldChar w:fldCharType="begin" w:fldLock="true"/>
              <w:instrText xml:space="preserve">LBVARIABLE \id "76642"</w:instrText>
              <w:fldChar w:fldCharType="separate"/>
            </w:r>
            <w:r>
              <w:rPr>
                <w:sz w:val="22"/>
              </w:rPr>
              <w:t>109 080</w:t>
            </w:r>
            <w:r>
              <w:rPr>
                <w:sz w:val="22"/>
              </w:rPr>
              <w:fldChar w:fldCharType="end"/>
            </w:r>
            <w:r>
              <w:rPr>
                <w:sz w:val="22"/>
              </w:rPr>
              <w:t xml:space="preserve"> </w:t>
            </w:r>
          </w:p>
        </w:tc>
        <w:tc>
          <w:tcPr>
            <w:tcW w:w="1559" w:type="dxa"/>
            <w:shd w:fill="auto"/>
            <w:tcBorders>
              <w:left w:sz="4" w:space="0" w:val="single" w:color="auto"/>
              <w:top w:sz="4" w:space="0" w:val="single" w:color="auto"/>
              <w:right w:sz="4" w:space="0" w:val="single" w:color="auto"/>
              <w:bottom w:sz="4" w:space="0" w:val="single" w:color="auto"/>
            </w:tcBorders>
          </w:tcPr>
          <w:p>
            <w:pPr>
              <w:pStyle w:val="LBBodyText1"/>
              <w:rPr>
                <w:sz w:val="22"/>
              </w:rPr>
            </w:pPr>
            <w:r>
              <w:rPr>
                <w:sz w:val="22"/>
              </w:rPr>
              <w:t xml:space="preserve"> </w:t>
            </w:r>
          </w:p>
        </w:tc>
        <w:tc>
          <w:tcPr>
            <w:tcW w:w="1417"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p>
        </w:tc>
        <w:tc>
          <w:tcPr>
            <w:tcW w:w="1276"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p>
        </w:tc>
        <w:tc>
          <w:tcPr>
            <w:tcW w:w="1418" w:type="dxa"/>
            <w:shd w:fill="auto"/>
            <w:tcBorders>
              <w:left w:val="nil"/>
              <w:top w:sz="4" w:space="0" w:val="single" w:color="auto"/>
              <w:right w:sz="4" w:space="0" w:val="single" w:color="auto"/>
              <w:bottom w:sz="4" w:space="0" w:val="single" w:color="auto"/>
            </w:tcBorders>
            <w:vAlign w:val="center"/>
          </w:tcPr>
          <w:p>
            <w:pPr>
              <w:pStyle w:val="LBBodyText1"/>
              <w:rPr>
                <w:sz w:val="22"/>
              </w:rPr>
            </w:pPr>
            <w:r>
              <w:rPr>
                <w:sz w:val="22"/>
              </w:rPr>
              <w:t xml:space="preserve"> </w:t>
            </w:r>
            <w:r>
              <w:rPr>
                <w:sz w:val="22"/>
              </w:rPr>
              <w:fldChar w:fldCharType="begin" w:fldLock="true"/>
              <w:instrText xml:space="preserve">LBVARIABLE \id "29530"</w:instrText>
              <w:fldChar w:fldCharType="separate"/>
            </w:r>
            <w:r>
              <w:rPr>
                <w:sz w:val="22"/>
              </w:rPr>
              <w:t>-</w:t>
            </w:r>
            <w:r>
              <w:rPr>
                <w:sz w:val="22"/>
              </w:rPr>
              <w:fldChar w:fldCharType="end"/>
            </w:r>
            <w:r>
              <w:rPr>
                <w:sz w:val="22"/>
              </w:rPr>
              <w:fldChar w:fldCharType="end"/>
            </w:r>
            <w:r>
              <w:rPr>
                <w:sz w:val="22"/>
              </w:rPr>
              <w:fldChar w:fldCharType="end"/>
            </w:r>
          </w:p>
        </w:tc>
      </w:tr>
      <w:tr>
        <w:trPr>
          <w:trHeight w:val="300" w:hRule="atLeast"/>
        </w:trPr>
        <w:tc>
          <w:tcPr>
            <w:tcW w:w="2329" w:type="dxa"/>
            <w:gridSpan w:val="2"/>
            <w:tcBorders>
              <w:left w:sz="4" w:space="0" w:val="single" w:color="auto"/>
              <w:top w:val="nil"/>
              <w:right w:sz="4" w:space="0" w:val="single" w:color="auto"/>
              <w:bottom w:sz="4" w:space="0" w:val="single" w:color="auto"/>
            </w:tcBorders>
          </w:tcPr>
          <w:p>
            <w:pPr>
              <w:pStyle w:val="LBBodyText1"/>
              <w:rPr>
                <w:color w:val="000000"/>
                <w:sz w:val="22"/>
              </w:rPr>
            </w:pPr>
          </w:p>
        </w:tc>
        <w:tc>
          <w:tcPr>
            <w:tcW w:w="8729" w:type="dxa"/>
            <w:gridSpan w:val="7"/>
            <w:tcBorders>
              <w:left w:sz="4" w:space="0" w:val="single" w:color="auto"/>
              <w:top w:val="nil"/>
              <w:right w:sz="4" w:space="0" w:val="single" w:color="auto"/>
              <w:bottom w:sz="4" w:space="0" w:val="single" w:color="auto"/>
            </w:tcBorders>
            <w:vAlign w:val="center"/>
            <w:hideMark/>
          </w:tcPr>
          <w:p>
            <w:pPr>
              <w:pStyle w:val="LBBodyText1"/>
              <w:rPr>
                <w:sz w:val="22"/>
              </w:rPr>
            </w:pPr>
            <w:r>
              <w:rPr>
                <w:color w:val="000000"/>
                <w:sz w:val="22"/>
              </w:rPr>
              <w:t>Итого:</w:t>
            </w:r>
            <w:r>
              <w:rPr>
                <w:sz w:val="22"/>
              </w:rPr>
              <w:t xml:space="preserve"> </w:t>
            </w:r>
            <w:r>
              <w:rPr>
                <w:sz w:val="22"/>
              </w:rPr>
              <w:fldChar w:fldCharType="begin" w:fldLock="true"/>
              <w:instrText xml:space="preserve">LBVARIABLE \id "29530"</w:instrText>
              <w:fldChar w:fldCharType="separate"/>
            </w:r>
            <w:r>
              <w:rPr>
                <w:sz w:val="22"/>
              </w:rPr>
              <w:t xml:space="preserve">заполняется по итогам закупки</w:t>
            </w:r>
            <w:r>
              <w:rPr>
                <w:sz w:val="22"/>
              </w:rPr>
              <w:fldChar w:fldCharType="end"/>
            </w:r>
          </w:p>
        </w:tc>
      </w:tr>
    </w:tbl>
    <w:p>
      <w:pPr>
        <w:pStyle w:val="LBBodyText1"/>
      </w:pPr>
    </w:p>
    <w:p>
      <w:pPr>
        <w:pStyle w:val="LBBodyText1"/>
      </w:pPr>
    </w:p>
    <w:tbl>
      <w:tblPr>
        <w:tblStyle w:val="a3"/>
        <w:tblW w:w="9498" w:type="dxa"/>
        <w:tblInd w:w="-142" w:type="dxa"/>
        <w:tblLayout w:type="fixed"/>
      </w:tblPr>
      <w:tblGrid>
        <w:gridCol w:w="4820"/>
        <w:gridCol w:w="4678"/>
      </w:tblGrid>
      <w:tr>
        <w:tc>
          <w:tcPr>
            <w:tcW w:w="4820" w:type="dxa"/>
          </w:tcPr>
          <w:p>
            <w:pPr>
              <w:pStyle w:val="LBBodyText1"/>
              <w:jc w:val="left"/>
              <w:keepNext/>
            </w:pPr>
            <w:bookmarkStart w:id="2" w:name="_Hlk18089264"/>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Оренбургской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Иванцова Ирина Валерьевна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jc w:val="right"/>
        <w:pageBreakBefore/>
      </w:pPr>
      <w:r>
        <w:t xml:space="preserve">Приложение № </w:t>
      </w:r>
      <w:bookmarkStart w:id="3" w:name="Приложение_3"/>
      <w:r>
        <w:t>3</w:t>
      </w:r>
      <w:bookmarkEnd w:id="2"/>
      <w:bookmarkEnd w:id="3"/>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Оренбургской области</w:t>
      </w:r>
      <w:r>
        <w:fldChar w:fldCharType="end"/>
      </w:r>
    </w:p>
    <w:p>
      <w:pPr>
        <w:pStyle w:val="LBBodyText1"/>
        <w:jc w:val="right"/>
      </w:pPr>
      <w:r>
        <w:t xml:space="preserve">от «__» ______ 20_г.</w:t>
      </w:r>
    </w:p>
    <w:p>
      <w:pPr>
        <w:pStyle w:val="LBSchedulePart"/>
        <w:jc w:val="right"/>
      </w:pPr>
      <w:r>
        <w:t xml:space="preserve">№ </w:t>
      </w:r>
      <w:r>
        <w:fldChar w:fldCharType="begin" w:fldLock="true"/>
        <w:instrText xml:space="preserve">LBVARIABLE \id "29530"</w:instrText>
        <w:fldChar w:fldCharType="separate"/>
      </w:r>
      <w:r>
        <w:t>___________</w:t>
      </w:r>
      <w:r>
        <w:fldChar w:fldCharType="end"/>
      </w:r>
    </w:p>
    <w:p>
      <w:pPr>
        <w:pStyle w:val="LBBodyText1"/>
        <w:jc w:val="right"/>
      </w:pPr>
    </w:p>
    <w:p>
      <w:pPr>
        <w:pStyle w:val="LBBodyText1"/>
        <w:rPr>
          <w:b/>
        </w:rPr>
      </w:pPr>
      <w:r>
        <w:rPr>
          <w:b/>
        </w:rPr>
        <w:t>ФОРМА</w:t>
      </w:r>
    </w:p>
    <w:p>
      <w:pPr>
        <w:pStyle w:val="LBBodyText1"/>
      </w:pPr>
    </w:p>
    <w:p>
      <w:pPr>
        <w:pStyle w:val="LBNameoftheParty"/>
      </w:pPr>
      <w:r>
        <w:t xml:space="preserve">Акт сдачи-приемки  оказанных услуг</w:t>
      </w:r>
    </w:p>
    <w:p>
      <w:pPr>
        <w:pStyle w:val="LBNameoftheParty"/>
      </w:pPr>
      <w:r>
        <w:t xml:space="preserve">по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Оренбургской области</w:t>
      </w:r>
      <w:r>
        <w:fldChar w:fldCharType="end"/>
      </w:r>
      <w:r>
        <w:t xml:space="preserve"> от «___» ___________ 20__ г. № </w:t>
      </w:r>
      <w:r>
        <w:fldChar w:fldCharType="begin" w:fldLock="true"/>
        <w:instrText xml:space="preserve">LBVARIABLE \id "29530"</w:instrText>
        <w:fldChar w:fldCharType="separate"/>
      </w:r>
      <w:r>
        <w:t>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bookmarkStart w:id="4" w:name="_Hlk18089808"/>
            <w:r>
              <w:t>г._________________</w:t>
            </w:r>
          </w:p>
        </w:tc>
        <w:tc>
          <w:tcPr>
            <w:tcW w:w="4673" w:type="dxa"/>
          </w:tcPr>
          <w:p>
            <w:pPr>
              <w:rPr>
                <w:sz w:val="24"/>
              </w:rPr>
              <w:jc w:val="right"/>
              <w:spacing w:after="60"/>
            </w:pPr>
            <w:r>
              <w:rPr>
                <w:sz w:val="24"/>
              </w:rPr>
              <w:t>«___»_________________20___г.</w:t>
            </w:r>
            <w:bookmarkEnd w:id="4"/>
          </w:p>
        </w:tc>
      </w:tr>
    </w:tbl>
    <w:p>
      <w:pPr>
        <w:pStyle w:val="LBBodyText1"/>
      </w:pPr>
    </w:p>
    <w:p>
      <w:pPr>
        <w:rPr>
          <w:sz w:val="24"/>
        </w:rPr>
      </w:pPr>
      <w:r>
        <w:rPr>
          <w:b/>
          <w:color w:val="000000"/>
          <w:sz w:val="24"/>
        </w:rPr>
        <w:t xml:space="preserve">АО «Почта России»,</w:t>
      </w:r>
      <w:r>
        <w:rPr>
          <w:color w:val="000000"/>
          <w:sz w:val="24"/>
        </w:rPr>
        <w:t xml:space="preserve"> (_________)</w:t>
      </w:r>
      <w:r>
        <w:rPr>
          <w:rStyle w:val="af5"/>
          <w:color w:val="000000"/>
          <w:sz w:val="24"/>
        </w:rPr>
        <w:footnoteReference w:id="11"/>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12"/>
      </w:r>
      <w:r>
        <w:rPr>
          <w:sz w:val="24"/>
        </w:rPr>
        <w:t xml:space="preserve">, с другой стороны, составили настоящий Акт о нижеследующем:</w:t>
      </w:r>
    </w:p>
    <w:p>
      <w:pPr>
        <w:rPr>
          <w:sz w:val="24"/>
        </w:rPr>
      </w:pPr>
    </w:p>
    <w:p>
      <w:pPr>
        <w:rPr>
          <w:sz w:val="24"/>
        </w:rPr>
      </w:pPr>
      <w:r>
        <w:rPr>
          <w:sz w:val="24"/>
        </w:rPr>
        <w:t xml:space="preserve">1. В соответствии с условиями Договора на оказание услуг _________</w:t>
      </w:r>
      <w:r>
        <w:rPr>
          <w:rStyle w:val="af5"/>
          <w:sz w:val="24"/>
        </w:rPr>
        <w:footnoteReference w:id="13"/>
      </w:r>
      <w:r>
        <w:rPr>
          <w:sz w:val="24"/>
        </w:rPr>
        <w:t xml:space="preserve"> от _____________ №________________ Исполнитель оказал Заказчику в период с __________по _________следующие услуги:</w:t>
      </w:r>
    </w:p>
    <w:p>
      <w:pPr>
        <w:pStyle w:val="LBBodyText1"/>
      </w:pPr>
    </w:p>
    <w:tbl>
      <w:tblPr>
        <w:tblW w:w="9258" w:type="dxa"/>
        <w:tblInd w:w="93" w:type="dxa"/>
        <w:tblLayout w:type="fixed"/>
      </w:tblPr>
      <w:tblGrid>
        <w:gridCol w:w="2142"/>
        <w:gridCol w:w="992"/>
        <w:gridCol w:w="1701"/>
        <w:gridCol w:w="1559"/>
        <w:gridCol w:w="1481"/>
        <w:gridCol w:w="1383"/>
      </w:tblGrid>
      <w:tr>
        <w:trPr>
          <w:trHeight w:val="1138" w:hRule="atLeast"/>
        </w:trPr>
        <w:tc>
          <w:tcPr>
            <w:tcW w:w="2142" w:type="dxa"/>
            <w:vMerge w:val="restart"/>
            <w:tcBorders>
              <w:left w:sz="4" w:space="0" w:val="single" w:color="auto"/>
              <w:top w:sz="4" w:space="0" w:val="single" w:color="auto"/>
              <w:right w:sz="4" w:space="0" w:val="single" w:color="auto"/>
            </w:tcBorders>
            <w:hideMark/>
          </w:tcPr>
          <w:p>
            <w:pPr>
              <w:pStyle w:val="LBBodyText1"/>
              <w:rPr>
                <w:color w:val="000000"/>
              </w:rPr>
              <w:jc w:val="center"/>
            </w:pPr>
            <w:r>
              <w:t xml:space="preserve">Наименование Услуги (с ее подробным описанием)</w:t>
            </w:r>
          </w:p>
        </w:tc>
        <w:tc>
          <w:tcPr>
            <w:tcW w:w="992" w:type="dxa"/>
            <w:vMerge w:val="restart"/>
            <w:tcBorders>
              <w:left w:sz="4" w:space="0" w:val="single" w:color="auto"/>
              <w:top w:sz="4" w:space="0" w:val="single" w:color="auto"/>
              <w:right w:sz="4" w:space="0" w:val="single" w:color="000000"/>
            </w:tcBorders>
            <w:hideMark/>
          </w:tcPr>
          <w:p>
            <w:pPr>
              <w:pStyle w:val="LBBodyText1"/>
              <w:rPr>
                <w:color w:val="000000"/>
              </w:rPr>
              <w:jc w:val="center"/>
            </w:pPr>
            <w:r>
              <w:t xml:space="preserve">Ед. изм.</w:t>
            </w:r>
          </w:p>
        </w:tc>
        <w:tc>
          <w:tcPr>
            <w:tcW w:w="1701"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Цена за ед. услуги без НДС (руб.)</w:t>
            </w:r>
          </w:p>
        </w:tc>
        <w:tc>
          <w:tcPr>
            <w:tcW w:w="1559" w:type="dxa"/>
            <w:vMerge w:val="restart"/>
            <w:tcBorders>
              <w:left w:sz="4" w:space="0" w:val="single" w:color="000000"/>
              <w:top w:sz="4" w:space="0" w:val="single" w:color="000000"/>
              <w:right w:sz="4" w:space="0" w:val="single" w:color="000000"/>
            </w:tcBorders>
            <w:hideMark/>
          </w:tcPr>
          <w:p>
            <w:pPr>
              <w:pStyle w:val="LBBodyText1"/>
              <w:rPr>
                <w:color w:val="000000"/>
              </w:rPr>
              <w:jc w:val="center"/>
            </w:pPr>
            <w:r>
              <w:t xml:space="preserve">Стоимость без НДС (руб.)</w:t>
            </w:r>
            <w:r>
              <w:rPr>
                <w:rStyle w:val="af5"/>
              </w:rPr>
              <w:footnoteReference w:id="14"/>
            </w:r>
          </w:p>
        </w:tc>
        <w:tc>
          <w:tcPr>
            <w:tcW w:w="1481" w:type="dxa"/>
            <w:tcBorders>
              <w:left w:sz="4" w:space="0" w:val="single" w:color="000000"/>
              <w:top w:sz="4" w:space="0" w:val="single" w:color="000000"/>
              <w:right w:sz="4" w:space="0" w:val="single" w:color="000000"/>
            </w:tcBorders>
          </w:tcPr>
          <w:p>
            <w:pPr>
              <w:pStyle w:val="LBBodyText1"/>
              <w:rPr>
                <w:color w:val="000000"/>
              </w:rPr>
              <w:jc w:val="center"/>
            </w:pPr>
            <w:r>
              <w:t xml:space="preserve">Сумма НДС___ %</w:t>
            </w:r>
            <w:r>
              <w:rPr>
                <w:rStyle w:val="af5"/>
              </w:rPr>
              <w:footnoteReference w:id="15"/>
            </w:r>
            <w:r>
              <w:t xml:space="preserve">, (руб.)</w:t>
            </w:r>
            <w:r>
              <w:rPr>
                <w:rStyle w:val="af5"/>
              </w:rPr>
              <w:footnoteReference w:id="16"/>
            </w:r>
          </w:p>
        </w:tc>
        <w:tc>
          <w:tcPr>
            <w:tcW w:w="1383" w:type="dxa"/>
            <w:tcBorders>
              <w:left w:sz="4" w:space="0" w:val="single" w:color="000000"/>
              <w:top w:sz="4" w:space="0" w:val="single" w:color="000000"/>
              <w:right w:sz="4" w:space="0" w:val="single" w:color="000000"/>
            </w:tcBorders>
          </w:tcPr>
          <w:p>
            <w:pPr>
              <w:pStyle w:val="LBBodyText1"/>
              <w:rPr>
                <w:color w:val="000000"/>
              </w:rPr>
              <w:jc w:val="center"/>
            </w:pPr>
            <w:r>
              <w:t xml:space="preserve">Стоимость, в том числе с НДС (руб.)</w:t>
            </w:r>
            <w:r>
              <w:rPr>
                <w:rStyle w:val="af5"/>
              </w:rPr>
              <w:footnoteReference w:id="17"/>
            </w:r>
          </w:p>
        </w:tc>
      </w:tr>
      <w:tr>
        <w:trPr>
          <w:trHeight w:val="300" w:hRule="atLeast"/>
        </w:trPr>
        <w:tc>
          <w:tcPr>
            <w:tcW w:w="2142" w:type="dxa"/>
            <w:vMerge w:val="continue"/>
            <w:tcBorders>
              <w:left w:sz="4" w:space="0" w:val="single" w:color="auto"/>
              <w:right w:sz="4" w:space="0" w:val="single" w:color="auto"/>
              <w:bottom w:sz="4" w:space="0" w:val="single" w:color="auto"/>
            </w:tcBorders>
            <w:vAlign w:val="center"/>
            <w:hideMark/>
          </w:tcPr>
          <w:p>
            <w:pPr>
              <w:pStyle w:val="LBBodyText1"/>
              <w:rPr>
                <w:color w:val="000000"/>
              </w:rPr>
            </w:pPr>
          </w:p>
        </w:tc>
        <w:tc>
          <w:tcPr>
            <w:tcW w:w="992" w:type="dxa"/>
            <w:vMerge w:val="continue"/>
            <w:tcBorders>
              <w:left w:sz="4" w:space="0" w:val="single" w:color="auto"/>
              <w:right w:sz="4" w:space="0" w:val="single" w:color="000000"/>
              <w:bottom w:sz="4" w:space="0" w:val="single" w:color="auto"/>
            </w:tcBorders>
            <w:vAlign w:val="center"/>
          </w:tcPr>
          <w:p>
            <w:pPr>
              <w:pStyle w:val="LBBodyText1"/>
              <w:rPr>
                <w:color w:val="000000"/>
              </w:rPr>
            </w:pPr>
          </w:p>
        </w:tc>
        <w:tc>
          <w:tcPr>
            <w:tcW w:w="1701" w:type="dxa"/>
            <w:vMerge w:val="continue"/>
            <w:tcBorders>
              <w:left w:sz="4" w:space="0" w:val="single" w:color="000000"/>
              <w:right w:sz="4" w:space="0" w:val="single" w:color="000000"/>
              <w:bottom w:sz="4" w:space="0" w:val="single" w:color="auto"/>
            </w:tcBorders>
          </w:tcPr>
          <w:p>
            <w:pPr>
              <w:pStyle w:val="LBBodyText1"/>
              <w:rPr>
                <w:color w:val="000000"/>
              </w:rPr>
            </w:pPr>
          </w:p>
        </w:tc>
        <w:tc>
          <w:tcPr>
            <w:tcW w:w="1559" w:type="dxa"/>
            <w:vMerge w:val="continue"/>
            <w:tcBorders>
              <w:left w:sz="4" w:space="0" w:val="single" w:color="000000"/>
              <w:right w:sz="4" w:space="0" w:val="single" w:color="000000"/>
              <w:bottom w:sz="4" w:space="0" w:val="single" w:color="auto"/>
            </w:tcBorders>
            <w:vAlign w:val="center"/>
          </w:tcPr>
          <w:p>
            <w:pPr>
              <w:pStyle w:val="LBBodyText1"/>
              <w:rPr>
                <w:color w:val="000000"/>
              </w:rPr>
            </w:pPr>
          </w:p>
        </w:tc>
        <w:tc>
          <w:tcPr>
            <w:tcW w:w="1481" w:type="dxa"/>
            <w:tcBorders>
              <w:left w:sz="4" w:space="0" w:val="single" w:color="000000"/>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r>
        <w:trPr>
          <w:trHeight w:val="300" w:hRule="atLeast"/>
        </w:trPr>
        <w:tc>
          <w:tcPr>
            <w:tcW w:w="2142" w:type="dxa"/>
            <w:tcBorders>
              <w:left w:sz="4" w:space="0" w:val="single" w:color="auto"/>
              <w:top w:val="nil"/>
              <w:right w:sz="4" w:space="0" w:val="single" w:color="auto"/>
              <w:bottom w:sz="4" w:space="0" w:val="single" w:color="auto"/>
            </w:tcBorders>
            <w:vAlign w:val="center"/>
            <w:hideMark/>
          </w:tcPr>
          <w:p>
            <w:pPr>
              <w:pStyle w:val="LBBodyText1"/>
              <w:rPr>
                <w:color w:val="000000"/>
              </w:rPr>
            </w:pPr>
          </w:p>
        </w:tc>
        <w:tc>
          <w:tcPr>
            <w:tcW w:w="992" w:type="dxa"/>
            <w:tcBorders>
              <w:left w:val="nil"/>
              <w:top w:val="nil"/>
              <w:right w:sz="4" w:space="0" w:val="single" w:color="auto"/>
              <w:bottom w:sz="4" w:space="0" w:val="single" w:color="auto"/>
            </w:tcBorders>
            <w:vAlign w:val="center"/>
          </w:tcPr>
          <w:p>
            <w:pPr>
              <w:pStyle w:val="LBBodyText1"/>
              <w:rPr>
                <w:color w:val="000000"/>
              </w:rPr>
            </w:pPr>
          </w:p>
        </w:tc>
        <w:tc>
          <w:tcPr>
            <w:tcW w:w="1701" w:type="dxa"/>
            <w:tcBorders>
              <w:left w:val="nil"/>
              <w:top w:sz="4" w:space="0" w:val="single" w:color="auto"/>
              <w:right w:sz="4" w:space="0" w:val="single" w:color="auto"/>
              <w:bottom w:sz="4" w:space="0" w:val="single" w:color="auto"/>
            </w:tcBorders>
          </w:tcPr>
          <w:p>
            <w:pPr>
              <w:pStyle w:val="LBBodyText1"/>
              <w:rPr>
                <w:color w:val="000000"/>
              </w:rPr>
            </w:pPr>
          </w:p>
        </w:tc>
        <w:tc>
          <w:tcPr>
            <w:tcW w:w="1559" w:type="dxa"/>
            <w:tcBorders>
              <w:left w:val="nil"/>
              <w:top w:val="nil"/>
              <w:right w:sz="4" w:space="0" w:val="single" w:color="auto"/>
              <w:bottom w:sz="4" w:space="0" w:val="single" w:color="auto"/>
            </w:tcBorders>
            <w:vAlign w:val="center"/>
          </w:tcPr>
          <w:p>
            <w:pPr>
              <w:pStyle w:val="LBBodyText1"/>
              <w:rPr>
                <w:color w:val="000000"/>
              </w:rPr>
            </w:pPr>
          </w:p>
        </w:tc>
        <w:tc>
          <w:tcPr>
            <w:tcW w:w="1481" w:type="dxa"/>
            <w:tcBorders>
              <w:left w:val="nil"/>
              <w:top w:val="nil"/>
              <w:right w:sz="4" w:space="0" w:val="single" w:color="auto"/>
              <w:bottom w:sz="4" w:space="0" w:val="single" w:color="auto"/>
            </w:tcBorders>
            <w:vAlign w:val="center"/>
          </w:tcPr>
          <w:p>
            <w:pPr>
              <w:pStyle w:val="LBBodyText1"/>
              <w:rPr>
                <w:color w:val="000000"/>
              </w:rPr>
            </w:pPr>
          </w:p>
        </w:tc>
        <w:tc>
          <w:tcPr>
            <w:tcW w:w="1383" w:type="dxa"/>
            <w:tcBorders>
              <w:left w:val="nil"/>
              <w:top w:val="nil"/>
              <w:right w:sz="4" w:space="0" w:val="single" w:color="auto"/>
              <w:bottom w:sz="4" w:space="0" w:val="single" w:color="auto"/>
            </w:tcBorders>
            <w:vAlign w:val="center"/>
          </w:tcPr>
          <w:p>
            <w:pPr>
              <w:pStyle w:val="LBBodyText1"/>
              <w:rPr>
                <w:color w:val="000000"/>
              </w:rPr>
            </w:pPr>
          </w:p>
        </w:tc>
      </w:tr>
    </w:tbl>
    <w:p>
      <w:pPr>
        <w:pStyle w:val="LBBodyText1"/>
      </w:pPr>
    </w:p>
    <w:p>
      <w:pPr>
        <w:pStyle w:val="LBBodyText1"/>
      </w:pPr>
      <w:r>
        <w:t xml:space="preserve">2. Стоимость услуг составила ____________ руб. ________коп.</w:t>
      </w:r>
      <w:r>
        <w:rPr>
          <w:rStyle w:val="af5"/>
        </w:rPr>
        <w:footnoteReference w:id="18"/>
      </w:r>
    </w:p>
    <w:p>
      <w:pPr>
        <w:pStyle w:val="LBBodyText1"/>
      </w:pPr>
      <w:r>
        <w:t xml:space="preserve">3. При оплате Заказчиком услуг удерживается налог на доходы физических лиц в соответствии с действующим законодательством РФ в сумме ____</w:t>
      </w:r>
      <w:r>
        <w:rPr>
          <w:rStyle w:val="af5"/>
        </w:rPr>
        <w:footnoteReference w:id="19"/>
      </w:r>
    </w:p>
    <w:p>
      <w:pPr>
        <w:pStyle w:val="LBBodyText1"/>
      </w:pPr>
      <w:r>
        <w:t xml:space="preserve">4. При осуществлении оплаты Заказчик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rPr>
          <w:rStyle w:val="af5"/>
        </w:rPr>
        <w:footnoteReference w:id="20"/>
      </w:r>
      <w:r>
        <w:t>.</w:t>
      </w:r>
    </w:p>
    <w:p>
      <w:pPr>
        <w:pStyle w:val="LBBodyText1"/>
      </w:pPr>
      <w:r>
        <w:t xml:space="preserve">5. Следует к перечислению ____________ руб. ________коп</w:t>
      </w:r>
      <w:r>
        <w:rPr>
          <w:rStyle w:val="af5"/>
        </w:rPr>
        <w:footnoteReference w:id="21"/>
      </w:r>
      <w:r>
        <w:rPr>
          <w:rStyle w:val="af5"/>
        </w:rPr>
        <w:footnoteReference w:id="22"/>
      </w:r>
      <w:r>
        <w:t>.</w:t>
      </w:r>
    </w:p>
    <w:p>
      <w:pPr>
        <w:pStyle w:val="LBBodyText1"/>
        <w:ind w:hanging="15"/>
      </w:pPr>
      <w:r>
        <w:t xml:space="preserve">6. Дата</w:t>
      </w:r>
      <w:r>
        <w:tab/>
      </w:r>
      <w:r>
        <w:t xml:space="preserve"> совершения факта хозяйственной жизни:_________________.</w:t>
      </w:r>
      <w:r>
        <w:rPr>
          <w:rStyle w:val="af5"/>
        </w:rPr>
        <w:footnoteReference w:id="23"/>
      </w:r>
      <w:r>
        <w:t xml:space="preserve"> </w:t>
      </w:r>
    </w:p>
    <w:p>
      <w:pPr>
        <w:pStyle w:val="LBBodyText1"/>
      </w:pPr>
      <w:r>
        <w:t xml:space="preserve">7. Акт составлен в двух экземплярах, имеющих равную силу, по одному для каждой Стороны.</w:t>
      </w:r>
    </w:p>
    <w:p>
      <w:pPr>
        <w:pStyle w:val="LBBodyText1"/>
      </w:pPr>
      <w:r>
        <w:t>Приложение:</w:t>
      </w:r>
      <w:r>
        <w:rPr>
          <w:rStyle w:val="af5"/>
        </w:rPr>
        <w:footnoteReference w:id="24"/>
      </w:r>
    </w:p>
    <w:p>
      <w:pPr>
        <w:pStyle w:val="LBBodyText1"/>
      </w:pP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Оренбургской области</w:t>
            </w:r>
            <w:r>
              <w:fldChar w:fldCharType="end"/>
            </w:r>
            <w:r>
              <w:fldChar w:fldCharType="end"/>
            </w:r>
            <w:r>
              <w:t xml:space="preserve"> </w:t>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Иванцова Ирина Валерьевна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t xml:space="preserve">Приложение № </w:t>
      </w:r>
      <w:bookmarkStart w:id="5" w:name="Приложение_4"/>
      <w:r>
        <w:t>4</w:t>
      </w:r>
      <w:bookmarkEnd w:id="5"/>
    </w:p>
    <w:p>
      <w:pPr>
        <w:pStyle w:val="LBSchedulePart"/>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Оренбургской области</w:t>
      </w:r>
      <w:r>
        <w:fldChar w:fldCharType="end"/>
      </w:r>
    </w:p>
    <w:p>
      <w:pPr>
        <w:pStyle w:val="LBBodyText1"/>
        <w:jc w:val="right"/>
      </w:pPr>
      <w:r>
        <w:t xml:space="preserve">от «</w:t>
      </w:r>
      <w:r>
        <w:rPr>
          <w:color w:val="000000"/>
        </w:rPr>
        <w:t>___</w:t>
      </w:r>
      <w:r>
        <w:t>»______________20__г.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rPr>
          <w:b/>
        </w:rPr>
      </w:pPr>
      <w:r>
        <w:rPr>
          <w:b/>
        </w:rPr>
        <w:t>ФОРМА</w:t>
      </w:r>
    </w:p>
    <w:p>
      <w:pPr>
        <w:pStyle w:val="LBBodyText1"/>
      </w:pPr>
    </w:p>
    <w:p>
      <w:pPr>
        <w:pStyle w:val="LBNameoftheParty"/>
      </w:pPr>
      <w:r>
        <w:t xml:space="preserve">Акт о выявленных недостатках по Договору</w:t>
      </w:r>
    </w:p>
    <w:p>
      <w:pPr>
        <w:pStyle w:val="LBNameoftheParty"/>
      </w:pPr>
      <w:r>
        <w:t xml:space="preserve">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Оренбургской области</w:t>
      </w:r>
      <w:r>
        <w:fldChar w:fldCharType="end"/>
      </w:r>
      <w:r>
        <w:t xml:space="preserve"> (отчетный период) от «___» ___________ 20__ г. № </w:t>
      </w:r>
      <w:r>
        <w:fldChar w:fldCharType="begin" w:fldLock="true"/>
        <w:instrText xml:space="preserve">LBVARIABLE \id "29530"</w:instrText>
        <w:fldChar w:fldCharType="separate"/>
      </w:r>
      <w:r>
        <w:t>____________</w:t>
      </w:r>
      <w:r>
        <w:fldChar w:fldCharType="end"/>
      </w:r>
    </w:p>
    <w:p>
      <w:pPr>
        <w:pStyle w:val="LBNameoftheParty"/>
      </w:pPr>
    </w:p>
    <w:tbl>
      <w:tblPr>
        <w:tblStyle w:val="a3"/>
        <w:tblW w:w="4882" w:type="pct"/>
        <w:tblLayout w:type="fixed"/>
      </w:tblPr>
      <w:tblGrid>
        <w:gridCol w:w="4672"/>
        <w:gridCol w:w="4673"/>
      </w:tblGrid>
      <w:tr>
        <w:tc>
          <w:tcPr>
            <w:tcW w:w="4672" w:type="dxa"/>
          </w:tcPr>
          <w:p>
            <w:pPr>
              <w:rPr>
                <w:sz w:val="24"/>
              </w:rPr>
              <w:spacing w:after="60"/>
            </w:pPr>
            <w:r>
              <w:t>г._________________</w:t>
            </w:r>
          </w:p>
        </w:tc>
        <w:tc>
          <w:tcPr>
            <w:tcW w:w="4673" w:type="dxa"/>
          </w:tcPr>
          <w:p>
            <w:pPr>
              <w:rPr>
                <w:sz w:val="24"/>
              </w:rPr>
              <w:jc w:val="right"/>
              <w:spacing w:after="60"/>
            </w:pPr>
            <w:r>
              <w:rPr>
                <w:sz w:val="24"/>
              </w:rPr>
              <w:t>«___»_________________20___г.</w:t>
            </w:r>
          </w:p>
        </w:tc>
      </w:tr>
    </w:tbl>
    <w:p>
      <w:pPr>
        <w:pStyle w:val="LBBodyText1"/>
      </w:pPr>
    </w:p>
    <w:p>
      <w:pPr>
        <w:rPr>
          <w:sz w:val="24"/>
        </w:rPr>
      </w:pPr>
      <w:r>
        <w:rPr>
          <w:b/>
          <w:color w:val="000000"/>
          <w:sz w:val="24"/>
        </w:rPr>
        <w:t xml:space="preserve">Акционерное общество «Почта России»,</w:t>
      </w:r>
      <w:r>
        <w:rPr>
          <w:color w:val="000000"/>
          <w:sz w:val="24"/>
        </w:rPr>
        <w:t xml:space="preserve"> (___________)</w:t>
      </w:r>
      <w:r>
        <w:rPr>
          <w:rStyle w:val="af5"/>
          <w:color w:val="000000"/>
          <w:sz w:val="24"/>
        </w:rPr>
        <w:footnoteReference w:id="25"/>
      </w:r>
      <w:r>
        <w:rPr>
          <w:sz w:val="24"/>
        </w:rPr>
        <w:t xml:space="preserve">, именуемое в дальнейшем </w:t>
      </w:r>
      <w:r>
        <w:rPr>
          <w:b/>
          <w:sz w:val="24"/>
        </w:rPr>
        <w:t>«Заказчик»</w:t>
      </w:r>
      <w:r>
        <w:rPr>
          <w:sz w:val="24"/>
        </w:rPr>
        <w:t xml:space="preserve">, в лице _____________, действующе___ на основании ____________, с одной стороны и _____________________, именуем__ в дальнейшем </w:t>
      </w:r>
      <w:r>
        <w:rPr>
          <w:b/>
          <w:sz w:val="24"/>
        </w:rPr>
        <w:t>«Исполнитель»</w:t>
      </w:r>
      <w:r>
        <w:rPr>
          <w:sz w:val="24"/>
        </w:rPr>
        <w:t xml:space="preserve">, в лице __________________, действующе___ на основании ___________________</w:t>
      </w:r>
      <w:r>
        <w:rPr>
          <w:sz w:val="24"/>
          <w:vertAlign w:val="superscript"/>
        </w:rPr>
        <w:footnoteReference w:id="26"/>
      </w:r>
      <w:r>
        <w:rPr>
          <w:sz w:val="24"/>
        </w:rPr>
        <w:t xml:space="preserve">, с другой стороны, составили настоящий акт о нижеследующем:</w:t>
      </w:r>
    </w:p>
    <w:p>
      <w:pPr>
        <w:rPr>
          <w:sz w:val="24"/>
        </w:rPr>
      </w:pPr>
      <w:r>
        <w:rPr>
          <w:sz w:val="24"/>
        </w:rPr>
        <w:t xml:space="preserve">1. В соответствии с условиями Договора на оказание услуг _________</w:t>
      </w:r>
      <w:r>
        <w:rPr>
          <w:rStyle w:val="af5"/>
          <w:sz w:val="24"/>
        </w:rPr>
        <w:footnoteReference w:id="27"/>
      </w:r>
      <w:r>
        <w:rPr>
          <w:sz w:val="24"/>
        </w:rPr>
        <w:t xml:space="preserve"> от _____________№____________ Исполнитель оказал Заказчику услуги ненадлежащим образом.</w:t>
      </w:r>
    </w:p>
    <w:p>
      <w:pPr>
        <w:rPr>
          <w:sz w:val="24"/>
        </w:rPr>
      </w:pPr>
      <w:r>
        <w:rPr>
          <w:sz w:val="24"/>
        </w:rPr>
        <w:t xml:space="preserve">2. При приемке оказанных услуг были выявлены следующие несоответствия условиям Договора: - ________________________________;</w:t>
      </w:r>
    </w:p>
    <w:p>
      <w:pPr>
        <w:rPr>
          <w:sz w:val="24"/>
        </w:rPr>
      </w:pPr>
      <w:r>
        <w:rPr>
          <w:sz w:val="24"/>
        </w:rPr>
        <w:t xml:space="preserve">- _________________________________________;</w:t>
      </w:r>
    </w:p>
    <w:p>
      <w:pPr>
        <w:rPr>
          <w:sz w:val="24"/>
        </w:rPr>
      </w:pPr>
      <w:r>
        <w:rPr>
          <w:sz w:val="24"/>
        </w:rPr>
        <w:t xml:space="preserve">- ___________________________________________.</w:t>
      </w:r>
    </w:p>
    <w:p>
      <w:pPr>
        <w:rPr>
          <w:sz w:val="24"/>
        </w:rPr>
      </w:pPr>
      <w:r>
        <w:rPr>
          <w:sz w:val="24"/>
        </w:rPr>
        <w:t xml:space="preserve">3. Срок для устранения выявленных замечаний/недостатков составляет __________</w:t>
      </w:r>
      <w:r>
        <w:rPr>
          <w:rStyle w:val="af5"/>
          <w:sz w:val="24"/>
        </w:rPr>
        <w:footnoteReference w:id="28"/>
      </w:r>
      <w:r>
        <w:rPr>
          <w:sz w:val="24"/>
        </w:rPr>
        <w:t>.</w:t>
      </w:r>
    </w:p>
    <w:p>
      <w:pPr>
        <w:rPr>
          <w:sz w:val="24"/>
        </w:rPr>
      </w:pPr>
      <w:r>
        <w:rPr>
          <w:sz w:val="24"/>
        </w:rPr>
        <w:t xml:space="preserve">Приложения к акту:</w:t>
      </w:r>
      <w:r>
        <w:rPr>
          <w:rStyle w:val="af5"/>
          <w:sz w:val="24"/>
        </w:rPr>
        <w:footnoteReference w:id="29"/>
      </w:r>
    </w:p>
    <w:tbl>
      <w:tblPr>
        <w:tblW w:w="4882" w:type="pct"/>
        <w:tblBorders>
          <w:left w:sz="4" w:space="0" w:val="single" w:color="ffffff"/>
          <w:top w:sz="4" w:space="0" w:val="single" w:color="ffffff"/>
          <w:right w:sz="4" w:space="0" w:val="single" w:color="ffffff"/>
          <w:bottom w:sz="4" w:space="0" w:val="single" w:color="ffffff"/>
          <w:insideH w:sz="4" w:space="0" w:val="single" w:color="ffffff"/>
          <w:insideV w:sz="4" w:space="0" w:val="single" w:color="ffffff"/>
        </w:tblBorders>
        <w:tblLayout w:type="fixed"/>
      </w:tblPr>
      <w:tblGrid>
        <w:gridCol w:w="4227"/>
        <w:gridCol w:w="5118"/>
      </w:tblGrid>
      <w:tr>
        <w:tc>
          <w:tcPr>
            <w:tcW w:w="4227" w:type="dxa"/>
            <w:hideMark/>
          </w:tcPr>
          <w:p>
            <w:pPr>
              <w:rPr>
                <w:b/>
                <w:caps/>
                <w:sz w:val="24"/>
              </w:rPr>
              <w:jc w:val="center"/>
            </w:pPr>
            <w:r>
              <w:rPr>
                <w:b/>
                <w:caps/>
                <w:sz w:val="24"/>
              </w:rPr>
              <w:t>ИСПОЛНИТЕЛЬ:</w:t>
            </w:r>
          </w:p>
        </w:tc>
        <w:tc>
          <w:tcPr>
            <w:tcW w:w="5118" w:type="dxa"/>
            <w:hideMark/>
          </w:tcPr>
          <w:p>
            <w:pPr>
              <w:rPr>
                <w:b/>
                <w:caps/>
                <w:sz w:val="24"/>
              </w:rPr>
              <w:jc w:val="center"/>
            </w:pPr>
            <w:r>
              <w:rPr>
                <w:b/>
                <w:caps/>
              </w:rPr>
              <w:t>заказчик</w:t>
            </w:r>
            <w:r>
              <w:rPr>
                <w:b/>
                <w:caps/>
                <w:sz w:val="24"/>
              </w:rPr>
              <w:t>:</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rPr>
              <w:jc w:val="center"/>
            </w:pPr>
            <w:r>
              <w:rPr>
                <w:sz w:val="24"/>
                <w:vertAlign w:val="superscript"/>
              </w:rPr>
              <w:t>(должность)</w:t>
            </w:r>
          </w:p>
        </w:tc>
        <w:tc>
          <w:tcPr>
            <w:tcW w:w="5118" w:type="dxa"/>
            <w:hideMark/>
          </w:tcPr>
          <w:p>
            <w:pPr>
              <w:rPr>
                <w:sz w:val="24"/>
              </w:rPr>
              <w:jc w:val="center"/>
            </w:pPr>
            <w:r>
              <w:rPr>
                <w:sz w:val="24"/>
                <w:vertAlign w:val="superscript"/>
              </w:rPr>
              <w:t>(должность)</w:t>
            </w:r>
          </w:p>
        </w:tc>
      </w:tr>
      <w:tr>
        <w:tc>
          <w:tcPr>
            <w:tcW w:w="4227" w:type="dxa"/>
            <w:hideMark/>
          </w:tcPr>
          <w:p>
            <w:pPr>
              <w:rPr>
                <w:sz w:val="24"/>
              </w:rPr>
              <w:jc w:val="center"/>
            </w:pPr>
            <w:r>
              <w:rPr>
                <w:sz w:val="24"/>
              </w:rPr>
              <w:t>__________________________</w:t>
            </w:r>
          </w:p>
        </w:tc>
        <w:tc>
          <w:tcPr>
            <w:tcW w:w="5118" w:type="dxa"/>
            <w:hideMark/>
          </w:tcPr>
          <w:p>
            <w:pPr>
              <w:rPr>
                <w:sz w:val="24"/>
              </w:rPr>
              <w:jc w:val="center"/>
            </w:pPr>
            <w:r>
              <w:rPr>
                <w:sz w:val="24"/>
              </w:rPr>
              <w:t>__________________________</w:t>
            </w:r>
          </w:p>
        </w:tc>
      </w:tr>
      <w:tr>
        <w:tc>
          <w:tcPr>
            <w:tcW w:w="4227" w:type="dxa"/>
            <w:hideMark/>
          </w:tcPr>
          <w:p>
            <w:pPr>
              <w:rPr>
                <w:sz w:val="24"/>
                <w:vertAlign w:val="superscript"/>
              </w:rPr>
              <w:jc w:val="center"/>
            </w:pPr>
            <w:r>
              <w:rPr>
                <w:sz w:val="24"/>
                <w:vertAlign w:val="superscript"/>
              </w:rPr>
              <w:t xml:space="preserve">(подпись, фамилия и инициалы)</w:t>
            </w:r>
          </w:p>
        </w:tc>
        <w:tc>
          <w:tcPr>
            <w:tcW w:w="5118" w:type="dxa"/>
            <w:hideMark/>
          </w:tcPr>
          <w:p>
            <w:pPr>
              <w:rPr>
                <w:sz w:val="24"/>
                <w:vertAlign w:val="superscript"/>
              </w:rPr>
              <w:jc w:val="center"/>
            </w:pPr>
            <w:r>
              <w:rPr>
                <w:sz w:val="24"/>
                <w:vertAlign w:val="superscript"/>
              </w:rPr>
              <w:t xml:space="preserve">(подпись, фамилия и инициалы)</w:t>
            </w:r>
          </w:p>
        </w:tc>
      </w:tr>
      <w:tr>
        <w:trPr>
          <w:trHeight w:val="727" w:hRule="atLeast"/>
        </w:trPr>
        <w:tc>
          <w:tcPr>
            <w:tcW w:w="4227" w:type="dxa"/>
          </w:tcPr>
          <w:p>
            <w:pPr>
              <w:rPr>
                <w:sz w:val="24"/>
              </w:rPr>
              <w:jc w:val="center"/>
            </w:pPr>
            <w:r>
              <w:rPr>
                <w:sz w:val="24"/>
              </w:rPr>
              <w:t xml:space="preserve">___ ____________ 20__ г.</w:t>
            </w:r>
          </w:p>
          <w:p>
            <w:pPr>
              <w:rPr>
                <w:sz w:val="24"/>
              </w:rPr>
              <w:jc w:val="center"/>
            </w:pPr>
            <w:r>
              <w:rPr>
                <w:sz w:val="24"/>
              </w:rPr>
              <w:t xml:space="preserve">М.П. (при наличии печати)</w:t>
            </w:r>
          </w:p>
        </w:tc>
        <w:tc>
          <w:tcPr>
            <w:tcW w:w="5118" w:type="dxa"/>
          </w:tcPr>
          <w:p>
            <w:pPr>
              <w:rPr>
                <w:sz w:val="24"/>
              </w:rPr>
              <w:jc w:val="center"/>
            </w:pPr>
            <w:r>
              <w:rPr>
                <w:sz w:val="24"/>
              </w:rPr>
              <w:t xml:space="preserve">___ ____________ 20__ г.</w:t>
            </w:r>
          </w:p>
        </w:tc>
      </w:tr>
    </w:tbl>
    <w:p>
      <w:pPr>
        <w:pStyle w:val="LBBodyText1"/>
        <w:rPr>
          <w:b/>
        </w:rPr>
        <w:pBdr>
          <w:bottom w:sz="12" w:space="1" w:val="single" w:color="auto"/>
        </w:pBdr>
      </w:pPr>
    </w:p>
    <w:tbl>
      <w:tblPr>
        <w:tblStyle w:val="a3"/>
        <w:tblW w:w="9498" w:type="dxa"/>
        <w:tblInd w:w="-142" w:type="dxa"/>
        <w:tblLayout w:type="fixed"/>
      </w:tblPr>
      <w:tblGrid>
        <w:gridCol w:w="4820"/>
        <w:gridCol w:w="4678"/>
      </w:tblGrid>
      <w:tr>
        <w:tc>
          <w:tcPr>
            <w:tcW w:w="4820" w:type="dxa"/>
          </w:tcPr>
          <w:p>
            <w:pPr>
              <w:pStyle w:val="LBBodyText1"/>
              <w:jc w:val="left"/>
              <w:keepNext/>
            </w:pPr>
            <w:r>
              <w:rPr>
                <w:b/>
              </w:rPr>
              <w:t>ЗАКАЗЧИК:</w:t>
            </w:r>
          </w:p>
        </w:tc>
        <w:tc>
          <w:tcPr>
            <w:tcW w:w="4678" w:type="dxa"/>
          </w:tcPr>
          <w:p>
            <w:pPr>
              <w:pStyle w:val="LBBodyText1"/>
              <w:jc w:val="left"/>
              <w:keepNext/>
            </w:pPr>
            <w:r>
              <w:rPr>
                <w:b/>
              </w:rPr>
              <w:t>ИСПОЛНИТЕЛЬ:</w:t>
            </w:r>
          </w:p>
        </w:tc>
      </w:tr>
      <w:tr>
        <w:tc>
          <w:tcPr>
            <w:tcW w:w="4820" w:type="dxa"/>
          </w:tcPr>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Оренбургской области</w:t>
            </w:r>
            <w:r>
              <w:fldChar w:fldCharType="end"/>
            </w:r>
            <w:r>
              <w:fldChar w:fldCharType="end"/>
            </w:r>
          </w:p>
        </w:tc>
        <w:tc>
          <w:tcPr>
            <w:tcW w:w="4678" w:type="dxa"/>
          </w:tcPr>
          <w:p>
            <w:pPr>
              <w:pStyle w:val="LBBodyText1"/>
              <w:jc w:val="left"/>
              <w:keepNext/>
            </w:pPr>
          </w:p>
        </w:tc>
      </w:tr>
      <w:tr>
        <w:tc>
          <w:tcPr>
            <w:tcW w:w="4820" w:type="dxa"/>
          </w:tcPr>
          <w:p>
            <w:pPr>
              <w:pStyle w:val="LBBodyText1"/>
              <w:jc w:val="left"/>
              <w:keepNext/>
            </w:pPr>
          </w:p>
          <w:p>
            <w:pPr>
              <w:pStyle w:val="LBBodyText1"/>
              <w:jc w:val="left"/>
              <w:keepNext/>
            </w:pPr>
            <w:r>
              <w:t>____________________</w:t>
            </w:r>
          </w:p>
          <w:p>
            <w:pPr>
              <w:pStyle w:val="LBBodyText1"/>
              <w:jc w:val="left"/>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Иванцова Ирина Валерьевна</w:t>
            </w:r>
            <w:r>
              <w:fldChar w:fldCharType="end"/>
            </w:r>
            <w:r>
              <w:fldChar w:fldCharType="end"/>
            </w:r>
          </w:p>
        </w:tc>
        <w:tc>
          <w:tcPr>
            <w:tcW w:w="4678" w:type="dxa"/>
          </w:tcPr>
          <w:p>
            <w:pPr>
              <w:pStyle w:val="LBBodyText1"/>
              <w:jc w:val="left"/>
              <w:keepNext/>
            </w:pPr>
          </w:p>
          <w:p>
            <w:pPr>
              <w:pStyle w:val="LBBodyText1"/>
              <w:jc w:val="left"/>
              <w:keepNext/>
            </w:pPr>
            <w:r>
              <w:t>____________________</w:t>
            </w:r>
          </w:p>
          <w:p>
            <w:pPr>
              <w:pStyle w:val="LBBodyText1"/>
              <w:jc w:val="left"/>
              <w:keepNext/>
            </w:pPr>
          </w:p>
        </w:tc>
      </w:tr>
      <w:tr>
        <w:tc>
          <w:tcPr>
            <w:tcW w:w="4820" w:type="dxa"/>
          </w:tcPr>
          <w:p>
            <w:pPr>
              <w:pStyle w:val="LBBodyText1"/>
              <w:jc w:val="left"/>
              <w:keepNext/>
            </w:pPr>
            <w:r>
              <w:t xml:space="preserve">___ ____________ 20__ г.</w:t>
            </w:r>
          </w:p>
        </w:tc>
        <w:tc>
          <w:tcPr>
            <w:tcW w:w="4678" w:type="dxa"/>
          </w:tcPr>
          <w:p>
            <w:pPr>
              <w:pStyle w:val="LBBodyText1"/>
              <w:jc w:val="left"/>
              <w:keepNext/>
            </w:pPr>
            <w:r>
              <w:t xml:space="preserve">___ ____________ 20__ г.</w:t>
            </w:r>
          </w:p>
        </w:tc>
      </w:tr>
      <w:tr>
        <w:tc>
          <w:tcPr>
            <w:tcW w:w="4820" w:type="dxa"/>
          </w:tcPr>
          <w:p>
            <w:pPr>
              <w:pStyle w:val="LBBodyText1"/>
              <w:jc w:val="left"/>
              <w:keepNext/>
            </w:pPr>
          </w:p>
        </w:tc>
        <w:tc>
          <w:tcPr>
            <w:tcW w:w="4678" w:type="dxa"/>
          </w:tcPr>
          <w:p>
            <w:pPr>
              <w:pStyle w:val="LBBodyText1"/>
              <w:jc w:val="left"/>
              <w:keepNext/>
            </w:pPr>
            <w:r>
              <w:t xml:space="preserve">М.П. (при наличии печати)</w:t>
            </w:r>
          </w:p>
        </w:tc>
      </w:tr>
    </w:tbl>
    <w:p>
      <w:pPr>
        <w:pStyle w:val="LBBodyText1"/>
      </w:pPr>
    </w:p>
    <w:p>
      <w:pPr>
        <w:pStyle w:val="LBBodyText1"/>
        <w:jc w:val="right"/>
        <w:pageBreakBefore/>
      </w:pPr>
      <w:r>
        <w:fldChar w:fldCharType="begin" w:fldLock="true"/>
        <w:instrText xml:space="preserve">LBVARIABLE \id "30085" \displaced</w:instrText>
        <w:fldChar w:fldCharType="separate"/>
      </w:r>
      <w:r>
        <w:t xml:space="preserve">Приложение № </w:t>
      </w:r>
      <w:r>
        <w:fldChar w:fldCharType="begin" w:fldLock="true"/>
        <w:instrText xml:space="preserve">LBVARIABLE \id "76534"</w:instrText>
        <w:fldChar w:fldCharType="separate"/>
      </w:r>
      <w:r>
        <w:t>5</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Оренбургской области</w:t>
      </w:r>
      <w:r>
        <w:fldChar w:fldCharType="end"/>
      </w:r>
    </w:p>
    <w:p>
      <w:pPr>
        <w:pStyle w:val="LBBodyText1"/>
        <w:jc w:val="right"/>
      </w:pPr>
      <w:r>
        <w:t xml:space="preserve">от ___________ 20__ г.</w:t>
      </w:r>
    </w:p>
    <w:p>
      <w:pPr>
        <w:pStyle w:val="LBBodyText1"/>
        <w:jc w:val="right"/>
      </w:pPr>
      <w:r>
        <w:t xml:space="preserve">№ </w:t>
      </w:r>
      <w:r>
        <w:fldChar w:fldCharType="begin" w:fldLock="true"/>
        <w:instrText xml:space="preserve">LBVARIABLE \id "54430"</w:instrText>
        <w:fldChar w:fldCharType="separate"/>
      </w:r>
      <w:r>
        <w:t>__________________</w:t>
      </w:r>
      <w:r>
        <w:fldChar w:fldCharType="end"/>
      </w:r>
    </w:p>
    <w:p>
      <w:pPr>
        <w:pStyle w:val="LBBodyText1"/>
        <w:jc w:val="right"/>
      </w:pPr>
    </w:p>
    <w:p>
      <w:pPr>
        <w:pStyle w:val="LBNameoftheParty"/>
      </w:pPr>
      <w:r>
        <w:t xml:space="preserve">Документы и сведения, предоставляемые Исполнителем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numPr>
          <w:numId w:val="28"/>
          <w:ilvl w:val="0"/>
        </w:numPr>
      </w:pPr>
      <w:r>
        <w:rPr>
          <w:sz w:val="24"/>
        </w:rPr>
        <w:t xml:space="preserve">Учредительные или иные документы:</w:t>
      </w:r>
    </w:p>
    <w:p>
      <w:pPr>
        <w:numPr>
          <w:numId w:val="22"/>
          <w:ilvl w:val="1"/>
        </w:numPr>
      </w:pPr>
      <w:r>
        <w:rPr>
          <w:sz w:val="24"/>
        </w:rP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numPr>
          <w:numId w:val="22"/>
          <w:ilvl w:val="1"/>
        </w:numPr>
      </w:pPr>
      <w:r>
        <w:rPr>
          <w:sz w:val="24"/>
        </w:rPr>
        <w:t xml:space="preserve">содержащие сведения о долях участия, наличии управляющих органов и об общем распределении полномочий между ними;</w:t>
      </w:r>
    </w:p>
    <w:p>
      <w:pPr>
        <w:numPr>
          <w:numId w:val="22"/>
          <w:ilvl w:val="0"/>
        </w:numPr>
      </w:pPr>
      <w:r>
        <w:rPr>
          <w:sz w:val="24"/>
        </w:rPr>
        <w:t xml:space="preserve">финансовую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numPr>
          <w:numId w:val="22"/>
          <w:ilvl w:val="0"/>
        </w:numPr>
      </w:pPr>
      <w:r>
        <w:rPr>
          <w:sz w:val="24"/>
        </w:rP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numPr>
          <w:numId w:val="22"/>
          <w:ilvl w:val="0"/>
        </w:numPr>
      </w:pPr>
      <w:r>
        <w:rPr>
          <w:sz w:val="24"/>
        </w:rP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numPr>
          <w:numId w:val="22"/>
          <w:ilvl w:val="0"/>
        </w:numPr>
      </w:pPr>
      <w:r>
        <w:rPr>
          <w:sz w:val="24"/>
        </w:rP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numPr>
          <w:numId w:val="22"/>
          <w:ilvl w:val="1"/>
        </w:numPr>
      </w:pPr>
      <w:r>
        <w:rPr>
          <w:sz w:val="24"/>
        </w:rPr>
        <w:t xml:space="preserve">факт включения облагаемых доходов от источников в РФ и связанных с ними расходов в налогооблагаемую базу Контрагента;</w:t>
      </w:r>
    </w:p>
    <w:p>
      <w:pPr>
        <w:numPr>
          <w:numId w:val="22"/>
          <w:ilvl w:val="1"/>
        </w:numPr>
      </w:pPr>
      <w:r>
        <w:rPr>
          <w:sz w:val="24"/>
        </w:rP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numPr>
          <w:numId w:val="22"/>
          <w:ilvl w:val="0"/>
        </w:numPr>
      </w:pPr>
      <w:r>
        <w:rPr>
          <w:sz w:val="24"/>
        </w:rPr>
        <w:t xml:space="preserve">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numPr>
          <w:numId w:val="22"/>
          <w:ilvl w:val="0"/>
        </w:numPr>
      </w:pPr>
      <w:r>
        <w:rPr>
          <w:sz w:val="24"/>
        </w:rPr>
        <w:t xml:space="preserve">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w:t>
      </w:r>
    </w:p>
    <w:p>
      <w:pPr>
        <w:pStyle w:val="LBBodyText2"/>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Оренбургской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Иванцова Ирина Валерьевна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______________ 20 __ г.</w:t>
            </w:r>
          </w:p>
        </w:tc>
        <w:tc>
          <w:tcPr>
            <w:tcW w:w="4678" w:type="dxa"/>
          </w:tcPr>
          <w:p>
            <w:pPr>
              <w:pStyle w:val="LBBodyText1"/>
              <w:jc w:val="center"/>
              <w:keepNext/>
            </w:pPr>
            <w:r>
              <w:t xml:space="preserve">«___» ______________ 20 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pPr>
    </w:p>
    <w:p>
      <w:pPr>
        <w:pStyle w:val="LBBodyText1"/>
      </w:pPr>
    </w:p>
    <w:p>
      <w:pPr>
        <w:pStyle w:val="LBBodyText1"/>
        <w:jc w:val="right"/>
      </w:pPr>
      <w:r>
        <w:fldChar w:fldCharType="end"/>
      </w:r>
    </w:p>
    <w:p>
      <w:pPr>
        <w:pStyle w:val="LBBodyText1"/>
        <w:jc w:val="right"/>
        <w:pageBreakBefore/>
      </w:pPr>
      <w:r>
        <w:fldChar w:fldCharType="begin" w:fldLock="true"/>
        <w:instrText xml:space="preserve">LBVARIABLE \id "29559" \displaced</w:instrText>
        <w:fldChar w:fldCharType="separate"/>
      </w:r>
      <w:r>
        <w:t xml:space="preserve">Приложение № </w:t>
      </w:r>
      <w:r>
        <w:fldChar w:fldCharType="begin" w:fldLock="true"/>
        <w:instrText xml:space="preserve">LBVARIABLE \id "76536"</w:instrText>
        <w:fldChar w:fldCharType="separate"/>
      </w:r>
      <w:r>
        <w:t>6</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Оренбургской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___________</w:t>
      </w:r>
      <w:r>
        <w:fldChar w:fldCharType="end"/>
      </w:r>
    </w:p>
    <w:p>
      <w:pPr>
        <w:pStyle w:val="LBBodyText1"/>
      </w:pPr>
    </w:p>
    <w:p>
      <w:pPr>
        <w:pStyle w:val="LBBodyText1"/>
        <w:rPr>
          <w:b/>
        </w:rPr>
      </w:pPr>
    </w:p>
    <w:p>
      <w:pPr>
        <w:pStyle w:val="LBNameoftheParty"/>
      </w:pPr>
      <w:r>
        <w:t xml:space="preserve">ПЕРЕЧЕНЬ МЕСТ ОКАЗАНИЯ УСЛУГ</w:t>
      </w:r>
    </w:p>
    <w:p>
      <w:pPr>
        <w:pStyle w:val="LBNameoftheParty"/>
      </w:pPr>
    </w:p>
    <w:p>
      <w:pPr>
        <w:pStyle w:val="LBNameoftheParty"/>
      </w:pPr>
    </w:p>
    <w:p>
      <w:pPr>
        <w:pStyle w:val="LBBodyText1"/>
        <w:rPr>
          <w:b/>
        </w:rPr>
      </w:pPr>
    </w:p>
    <w:tbl>
      <w:tblPr>
        <w:tblW w:w="9375" w:type="dxa"/>
        <w:tblpPr w:vertAnchor="text" w:tblpY="1" w:tblpXSpec="center" w:leftFromText="181" w:rightFromText="181"/>
        <w:jc w:val="cente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Overlap w:val="never"/>
        <w:tblLayout w:type="fixed"/>
      </w:tblPr>
      <w:tblGrid>
        <w:gridCol w:w="4688"/>
        <w:gridCol w:w="4688"/>
      </w:tblGrid>
      <w:tr>
        <w:trPr>
          <w:trHeight w:val="289" w:hRule="atLeast"/>
          <w:jc w:val="center"/>
        </w:trPr>
        <w:tc>
          <w:tcPr>
            <w:tcW w:w="4688" w:type="dxa"/>
          </w:tcPr>
          <w:p>
            <w:pPr>
              <w:pStyle w:val="LBBodyText1"/>
              <w:rPr>
                <w:b/>
              </w:rPr>
              <w:jc w:val="center"/>
            </w:pPr>
            <w:r>
              <w:rPr>
                <w:b/>
              </w:rPr>
              <w:t xml:space="preserve">№ п/п</w:t>
            </w:r>
          </w:p>
        </w:tc>
        <w:tc>
          <w:tcPr>
            <w:tcW w:w="4688" w:type="dxa"/>
          </w:tcPr>
          <w:p>
            <w:pPr>
              <w:pStyle w:val="LBBodyText1"/>
              <w:rPr>
                <w:b/>
              </w:rPr>
              <w:jc w:val="center"/>
            </w:pPr>
            <w:r>
              <w:rPr>
                <w:b/>
              </w:rPr>
              <w:t xml:space="preserve">Адрес места оказания Услуг</w:t>
            </w:r>
          </w:p>
        </w:tc>
      </w:tr>
      <w:tr>
        <w:trPr>
          <w:trHeight w:val="289" w:hRule="atLeast"/>
          <w:jc w:val="center"/>
        </w:trPr>
        <w:tc>
          <w:tcPr>
            <w:tcW w:w="4688" w:type="dxa"/>
          </w:tcPr>
          <w:p>
            <w:pPr>
              <w:pStyle w:val="LBBodyText1"/>
              <w:rPr>
                <w:b/>
              </w:rPr>
              <w:jc w:val="center"/>
            </w:pPr>
            <w:r>
              <w:fldChar w:fldCharType="begin" w:fldLock="true"/>
              <w:instrText xml:space="preserve">LBVARIABLE \id "76522" \displaced</w:instrText>
              <w:fldChar w:fldCharType="separate"/>
            </w:r>
            <w:r>
              <w:fldChar w:fldCharType="begin" w:fldLock="true"/>
              <w:instrText xml:space="preserve">LBVARIABLE \displaced</w:instrText>
              <w:fldChar w:fldCharType="separate"/>
            </w:r>
            <w:r>
              <w:fldChar w:fldCharType="begin" w:fldLock="true"/>
              <w:instrText xml:space="preserve">LBVARIABLE \id "76523"</w:instrText>
              <w:fldChar w:fldCharType="separate"/>
            </w:r>
            <w:r>
              <w:t>1</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Оренбург, ул. Лесозащитная, д. 10</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2</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Орск, ул. 9 Января, д. 26</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3</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с. Шарлык, ул. Мусы Джалиля, д.85.</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4</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п. Саракташ, ул. Чапаева, д.62/6.</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5</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г. Бузулук, улица 1мо, дом №110, кабинет № 14</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6</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Абдулинский городской округ, г. Абдулино, улица Советская, зд. №183, к.1</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7</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Адамовский район, п. Адамовка, улица Чапаева, дом №5.</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8</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Кувандыкский район, г. Кувандык, улица М. Жукова, дом № 5/4.</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9</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Новосергиевский район, пос. Новосергиевка, улица Базарная, д.10.</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10</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Первомайский район, п. Первомайский, ул. Спортивная, 2.</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11</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Соль-Илецкий район, г. Соль-Илецк, улица Ленинградская, дом №1</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12</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Сорочинский район, г. Сорочинск, улица Карла Маркса, дом № 231.</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13</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Ясненский район, г. Ясный, улица Фабричное шоссе, дом № 2.</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14</w:t>
            </w:r>
            <w:r>
              <w:fldChar w:fldCharType="end"/>
            </w:r>
            <w:r>
              <w:t xml:space="preserve"> </w:t>
            </w:r>
          </w:p>
        </w:tc>
        <w:tc>
          <w:tcPr>
            <w:tcW w:w="4688" w:type="dxa"/>
          </w:tcPr>
          <w:p>
            <w:pPr>
              <w:pStyle w:val="LBBodyText1"/>
              <w:jc w:val="center"/>
            </w:pPr>
            <w:r>
              <w:t xml:space="preserve"> </w:t>
            </w:r>
            <w:r>
              <w:fldChar w:fldCharType="begin" w:fldLock="true"/>
              <w:instrText xml:space="preserve">LBVARIABLE \id "76524"</w:instrText>
              <w:fldChar w:fldCharType="separate"/>
            </w:r>
            <w:r>
              <w:t xml:space="preserve">Илекский район, с. Илек, ул. Советская, д.19, корпус 2</w:t>
            </w:r>
            <w:r>
              <w:fldChar w:fldCharType="end"/>
            </w:r>
            <w:r>
              <w:fldChar w:fldCharType="end"/>
            </w:r>
          </w:p>
        </w:tc>
      </w:tr>
      <w:tr>
        <w:trPr>
          <w:trHeight w:val="289" w:hRule="atLeast"/>
          <w:jc w:val="center"/>
        </w:trPr>
        <w:tc>
          <w:tcPr>
            <w:tcW w:w="4688" w:type="dxa"/>
          </w:tcPr>
          <w:p>
            <w:pPr>
              <w:pStyle w:val="LBBodyText1"/>
              <w:rPr>
                <w:b/>
              </w:rPr>
              <w:jc w:val="center"/>
            </w:pPr>
            <w:r>
              <w:fldChar w:fldCharType="begin" w:fldLock="true"/>
              <w:instrText xml:space="preserve">LBVARIABLE \displaced</w:instrText>
              <w:fldChar w:fldCharType="separate"/>
            </w:r>
            <w:r>
              <w:fldChar w:fldCharType="begin" w:fldLock="true"/>
              <w:instrText xml:space="preserve">LBVARIABLE \id "76523"</w:instrText>
              <w:fldChar w:fldCharType="separate"/>
            </w:r>
            <w:r>
              <w:t>15</w:t>
            </w:r>
            <w:r>
              <w:fldChar w:fldCharType="end"/>
            </w:r>
            <w:r>
              <w:t xml:space="preserve"> </w:t>
            </w:r>
          </w:p>
        </w:tc>
        <w:tc>
          <w:tcPr>
            <w:tcW w:w="4688" w:type="dxa"/>
          </w:tcPr>
          <w:p>
            <w:pPr>
              <w:pStyle w:val="LBBodyText1"/>
              <w:rPr>
                <w:b/>
              </w:rPr>
              <w:jc w:val="center"/>
            </w:pPr>
            <w:r>
              <w:t xml:space="preserve"> </w:t>
            </w:r>
            <w:r>
              <w:fldChar w:fldCharType="begin" w:fldLock="true"/>
              <w:instrText xml:space="preserve">LBVARIABLE \id "76524"</w:instrText>
              <w:fldChar w:fldCharType="separate"/>
            </w:r>
            <w:r>
              <w:t xml:space="preserve">г. Бугуруслан, ул. Спортивная, зд.48</w:t>
            </w:r>
            <w:r>
              <w:fldChar w:fldCharType="end"/>
            </w:r>
            <w:r>
              <w:fldChar w:fldCharType="end"/>
            </w:r>
            <w:r>
              <w:fldChar w:fldCharType="end"/>
            </w:r>
          </w:p>
        </w:tc>
      </w:tr>
    </w:tbl>
    <w:p>
      <w:pPr>
        <w:pStyle w:val="LBBodyText1"/>
        <w:rPr>
          <w:b/>
        </w:rPr>
      </w:pPr>
    </w:p>
    <w:p>
      <w:pPr>
        <w:pStyle w:val="LBBodyText1"/>
        <w:rPr>
          <w:b/>
        </w:rPr>
      </w:pPr>
    </w:p>
    <w:p>
      <w:pPr>
        <w:pStyle w:val="LBBodyText1"/>
      </w:pP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Оренбургской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Иванцова Ирина Валерьевна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pStyle w:val="LBBodyText1"/>
        <w:jc w:val="right"/>
      </w:pPr>
      <w:r>
        <w:fldChar w:fldCharType="end"/>
      </w:r>
    </w:p>
    <w:p>
      <w:pPr>
        <w:pStyle w:val="LBBodyText1"/>
      </w:pPr>
      <w:r>
        <w:br w:type="page"/>
      </w: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pPr>
    </w:p>
    <w:p>
      <w:pPr>
        <w:pStyle w:val="LBBodyText1"/>
        <w:jc w:val="right"/>
        <w:pageBreakBefore/>
      </w:pPr>
      <w:r>
        <w:t xml:space="preserve">Приложение № </w:t>
      </w:r>
      <w:r>
        <w:fldChar w:fldCharType="begin" w:fldLock="true"/>
        <w:instrText xml:space="preserve">LBVARIABLE \id "76657"</w:instrText>
        <w:fldChar w:fldCharType="separate"/>
      </w:r>
      <w:r>
        <w:t>7</w:t>
      </w:r>
      <w:r>
        <w:fldChar w:fldCharType="end"/>
      </w:r>
    </w:p>
    <w:p>
      <w:pPr>
        <w:pStyle w:val="LBBodyText1"/>
        <w:jc w:val="right"/>
      </w:pPr>
      <w:r>
        <w:t xml:space="preserve">к Договору на оказание </w:t>
      </w:r>
      <w:r>
        <w:fldChar w:fldCharType="begin" w:fldLock="true"/>
        <w:instrText xml:space="preserve">LBVARIABLE \id "54456"</w:instrText>
        <w:fldChar w:fldCharType="separate"/>
      </w:r>
      <w:r>
        <w:t xml:space="preserve">услуг по предрейсовому и послерейсовому медицинскому осмотру работников УФПС Оренбургской области</w:t>
      </w:r>
      <w:r>
        <w:fldChar w:fldCharType="end"/>
      </w:r>
    </w:p>
    <w:p>
      <w:pPr>
        <w:pStyle w:val="LBBodyText1"/>
        <w:jc w:val="right"/>
      </w:pPr>
      <w:r>
        <w:t xml:space="preserve">от «___» ___________ 20 __ г.</w:t>
      </w:r>
    </w:p>
    <w:p>
      <w:pPr>
        <w:pStyle w:val="LBBodyText1"/>
        <w:jc w:val="right"/>
      </w:pPr>
      <w:r>
        <w:t xml:space="preserve">№ </w:t>
      </w:r>
      <w:r>
        <w:fldChar w:fldCharType="begin" w:fldLock="true"/>
        <w:instrText xml:space="preserve">LBVARIABLE \id "29530"</w:instrText>
        <w:fldChar w:fldCharType="separate"/>
      </w:r>
      <w:r>
        <w:t>_________</w:t>
      </w:r>
      <w:r>
        <w:fldChar w:fldCharType="end"/>
      </w:r>
    </w:p>
    <w:p>
      <w:pPr>
        <w:pStyle w:val="LBBodyText1"/>
        <w:jc w:val="right"/>
      </w:pPr>
    </w:p>
    <w:p>
      <w:pPr>
        <w:pStyle w:val="LBBodyText1"/>
        <w:jc w:val="center"/>
      </w:pPr>
    </w:p>
    <w:p>
      <w:pPr>
        <w:rPr>
          <w:b/>
          <w:sz w:val="24"/>
        </w:rPr>
        <w:jc w:val="center"/>
        <w:ind w:firstLine="709"/>
      </w:pPr>
      <w:r>
        <w:rPr>
          <w:b/>
          <w:sz w:val="24"/>
        </w:rPr>
        <w:t>Комплаенс-оговорка</w:t>
      </w:r>
      <w:r>
        <w:rPr>
          <w:b/>
          <w:sz w:val="24"/>
          <w:vertAlign w:val="superscript"/>
        </w:rPr>
        <w:footnoteReference w:id="40"/>
      </w:r>
    </w:p>
    <w:p>
      <w:pPr>
        <w:rPr>
          <w:b/>
          <w:sz w:val="24"/>
        </w:rPr>
        <w:jc w:val="center"/>
        <w:ind w:firstLine="709"/>
      </w:pPr>
    </w:p>
    <w:p>
      <w:pPr>
        <w:rPr>
          <w:sz w:val="24"/>
        </w:rPr>
        <w:ind w:firstLine="709"/>
        <w:spacing w:line="240" w:lineRule="exact"/>
        <w:tabs>
          <w:tab w:val="left" w:pos="113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ind w:firstLine="709"/>
        <w:spacing w:line="240" w:lineRule="exact"/>
        <w:tabs>
          <w:tab w:val="left" w:pos="1276"/>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ind w:firstLine="709"/>
        <w:spacing w:line="240" w:lineRule="exact"/>
        <w:tabs>
          <w:tab w:val="left" w:pos="1276"/>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ind w:firstLine="709"/>
        <w:spacing w:line="240" w:lineRule="exact"/>
        <w:tabs>
          <w:tab w:val="left" w:pos="1276"/>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ind w:firstLine="709"/>
        <w:spacing w:line="240" w:lineRule="exact"/>
        <w:tabs>
          <w:tab w:val="left" w:pos="1418"/>
        </w:tabs>
      </w:pPr>
      <w:r>
        <w:rPr>
          <w:sz w:val="24"/>
        </w:rPr>
        <w:t>1.3.1.</w:t>
      </w:r>
      <w:r>
        <w:rPr>
          <w:sz w:val="24"/>
        </w:rPr>
        <w:tab/>
      </w:r>
      <w:r>
        <w:rPr>
          <w:sz w:val="24"/>
        </w:rPr>
        <w:t xml:space="preserve">Стороны исходят из следующих заверений об обстоятельствах, </w:t>
      </w:r>
      <w:r>
        <w:rPr>
          <w:sz w:val="24"/>
          <w:spacing w:val="-8"/>
        </w:rPr>
        <w:t xml:space="preserve">имеющих существенное значение при заключении, исполнении и прекращении</w:t>
      </w:r>
      <w:r>
        <w:rPr>
          <w:sz w:val="24"/>
        </w:rPr>
        <w:t xml:space="preserve"> Договора: </w:t>
      </w:r>
    </w:p>
    <w:p>
      <w:pPr>
        <w:rPr>
          <w:sz w:val="24"/>
        </w:rPr>
        <w:ind w:firstLine="709"/>
        <w:spacing w:line="240" w:lineRule="exact"/>
        <w:tabs>
          <w:tab w:val="left" w:pos="113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ind w:firstLine="709"/>
        <w:spacing w:line="240" w:lineRule="exact"/>
        <w:tabs>
          <w:tab w:val="left" w:pos="1134"/>
        </w:tabs>
      </w:pPr>
      <w:r>
        <w:rPr>
          <w:sz w:val="24"/>
        </w:rPr>
        <w:t xml:space="preserve">б) ни одна из Сторон не находится во владении и/или под контролем лиц, включенных в Перечень.</w:t>
      </w:r>
    </w:p>
    <w:p>
      <w:pPr>
        <w:rPr>
          <w:sz w:val="24"/>
        </w:rPr>
        <w:ind w:firstLine="709"/>
        <w:spacing w:line="240" w:lineRule="exact"/>
        <w:tabs>
          <w:tab w:val="left" w:pos="1418"/>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ind w:firstLine="709"/>
        <w:spacing w:line="240" w:lineRule="exact"/>
        <w:tabs>
          <w:tab w:val="left" w:pos="1418"/>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32"/>
          <w:ilvl w:val="0"/>
        </w:numPr>
        <w:rPr>
          <w:sz w:val="24"/>
        </w:rPr>
        <w:jc w:val="left"/>
        <w:ind w:left="0" w:firstLine="709"/>
        <w:spacing w:line="240" w:lineRule="exact"/>
        <w:contextualSpacing/>
        <w:tabs>
          <w:tab w:val="left" w:pos="113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32"/>
          <w:ilvl w:val="0"/>
        </w:numPr>
        <w:rPr>
          <w:sz w:val="24"/>
        </w:rPr>
        <w:jc w:val="left"/>
        <w:ind w:left="0" w:firstLine="709"/>
        <w:spacing w:line="240" w:lineRule="exact"/>
        <w:contextualSpacing/>
        <w:tabs>
          <w:tab w:val="left" w:pos="113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ind w:firstLine="709"/>
        <w:spacing w:line="240" w:lineRule="exact"/>
        <w:tabs>
          <w:tab w:val="left" w:pos="113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u w:val="single"/>
          <w:color w:val="0000ff"/>
          <w:sz w:val="24"/>
        </w:rPr>
        <w:t>compliance-R00@russianpost.ru</w:t>
      </w:r>
      <w:r>
        <w:fldChar w:fldCharType="end"/>
      </w:r>
      <w:r>
        <w:rPr>
          <w:sz w:val="24"/>
        </w:rPr>
        <w:t xml:space="preserve">. </w:t>
      </w:r>
    </w:p>
    <w:p>
      <w:pPr>
        <w:rPr>
          <w:sz w:val="24"/>
        </w:rPr>
        <w:ind w:firstLine="709"/>
        <w:spacing w:line="240" w:lineRule="exact"/>
        <w:tabs>
          <w:tab w:val="left" w:pos="1134"/>
        </w:tabs>
      </w:pPr>
      <w:r>
        <w:rPr>
          <w:sz w:val="24"/>
        </w:rPr>
        <w:t>Уведомление</w:t>
      </w:r>
      <w:r>
        <w:rPr>
          <w:sz w:val="24"/>
          <w:vertAlign w:val="superscript"/>
        </w:rPr>
        <w:footnoteReference w:id="41"/>
      </w:r>
      <w:r>
        <w:rPr>
          <w:sz w:val="24"/>
        </w:rPr>
        <w:t xml:space="preserve"> </w:t>
      </w:r>
      <w:r>
        <w:rPr>
          <w:sz w:val="24"/>
        </w:rPr>
        <w:fldChar w:fldCharType="begin" w:fldLock="true"/>
        <w:instrText xml:space="preserve">LBVARIABLE \id "76658"</w:instrText>
        <w:fldChar w:fldCharType="separate"/>
      </w:r>
      <w:r>
        <w:rPr>
          <w:sz w:val="24"/>
        </w:rPr>
        <w:t>_____________________________________________</w:t>
      </w:r>
      <w:r>
        <w:rPr>
          <w:sz w:val="24"/>
        </w:rPr>
        <w:fldChar w:fldCharType="end"/>
      </w:r>
      <w:r>
        <w:rPr>
          <w:sz w:val="24"/>
        </w:rPr>
        <w:t xml:space="preserve"> осуществляется посредством направления</w:t>
      </w:r>
      <w:r>
        <w:rPr>
          <w:sz w:val="24"/>
          <w:vertAlign w:val="superscript"/>
        </w:rPr>
        <w:footnoteReference w:id="42"/>
      </w:r>
      <w:r>
        <w:rPr>
          <w:sz w:val="24"/>
        </w:rPr>
        <w:t xml:space="preserve">  </w:t>
      </w:r>
      <w:r>
        <w:rPr>
          <w:sz w:val="24"/>
        </w:rPr>
        <w:fldChar w:fldCharType="begin" w:fldLock="true"/>
        <w:instrText xml:space="preserve">LBVARIABLE \id "76659"</w:instrText>
        <w:fldChar w:fldCharType="separate"/>
      </w:r>
      <w:r>
        <w:rPr>
          <w:sz w:val="24"/>
        </w:rPr>
        <w:t>_________________________________________</w:t>
      </w:r>
      <w:r>
        <w:rPr>
          <w:sz w:val="24"/>
        </w:rPr>
        <w:fldChar w:fldCharType="end"/>
      </w:r>
      <w:r>
        <w:rPr>
          <w:sz w:val="24"/>
        </w:rPr>
        <w:t>.</w:t>
      </w:r>
    </w:p>
    <w:p>
      <w:pPr>
        <w:rPr>
          <w:sz w:val="24"/>
        </w:rPr>
        <w:ind w:firstLine="709"/>
        <w:spacing w:line="240" w:lineRule="exact"/>
        <w:tabs>
          <w:tab w:val="left" w:pos="1134"/>
        </w:tabs>
      </w:pPr>
      <w:r>
        <w:rPr>
          <w:color w:val="000000"/>
          <w:sz w:val="24"/>
        </w:rPr>
        <w:t xml:space="preserve">В случае если Договором установлен </w:t>
      </w:r>
      <w:r>
        <w:rPr>
          <w:sz w:val="24"/>
        </w:rPr>
        <w:t xml:space="preserve">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ind w:firstLine="709"/>
        <w:spacing w:line="240" w:lineRule="exact"/>
        <w:tabs>
          <w:tab w:val="left" w:pos="113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ind w:firstLine="709"/>
        <w:spacing w:line="240" w:lineRule="exact"/>
        <w:tabs>
          <w:tab w:val="left" w:pos="113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ind w:firstLine="709"/>
        <w:spacing w:line="240" w:lineRule="exact"/>
        <w:tabs>
          <w:tab w:val="left" w:pos="113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ind w:firstLine="709"/>
        <w:spacing w:line="240" w:lineRule="exact"/>
        <w:tabs>
          <w:tab w:val="left" w:pos="113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ind w:firstLine="709"/>
        <w:spacing w:line="240" w:lineRule="exact"/>
        <w:tabs>
          <w:tab w:val="left" w:pos="1134"/>
        </w:tabs>
      </w:pPr>
      <w:r>
        <w:rPr>
          <w:sz w:val="24"/>
        </w:rPr>
        <w:t xml:space="preserve">Уведомление Сторон осуществляется в порядке, определенном в пункте 1.3.3 настоящего Приложения.</w:t>
      </w:r>
    </w:p>
    <w:p>
      <w:pPr>
        <w:rPr>
          <w:sz w:val="24"/>
        </w:rPr>
        <w:ind w:firstLine="709"/>
        <w:spacing w:line="240" w:lineRule="exact"/>
        <w:tabs>
          <w:tab w:val="left" w:pos="113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ind w:firstLine="709"/>
        <w:spacing w:line="240" w:lineRule="exact"/>
        <w:tabs>
          <w:tab w:val="left" w:pos="113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ind w:firstLine="709"/>
        <w:spacing w:line="240" w:lineRule="exact"/>
        <w:tabs>
          <w:tab w:val="left" w:pos="113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ind w:firstLine="709"/>
        <w:spacing w:line="240" w:lineRule="exact"/>
        <w:tabs>
          <w:tab w:val="left" w:pos="113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ind w:firstLine="709"/>
        <w:spacing w:line="240" w:lineRule="exact"/>
        <w:tabs>
          <w:tab w:val="left" w:pos="113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ind w:firstLine="709"/>
        <w:spacing w:line="240" w:lineRule="exact"/>
        <w:tabs>
          <w:tab w:val="left" w:pos="1134"/>
        </w:tabs>
      </w:pPr>
      <w:r>
        <w:rPr>
          <w:sz w:val="24"/>
        </w:rPr>
        <w:t xml:space="preserve">Право требования уплаты штрафа возникает за каждый выявленный факт «недружественного влияния».</w:t>
      </w:r>
    </w:p>
    <w:p>
      <w:pPr>
        <w:rPr>
          <w:sz w:val="24"/>
        </w:rPr>
        <w:ind w:firstLine="709"/>
        <w:spacing w:line="240" w:lineRule="exact"/>
        <w:tabs>
          <w:tab w:val="left" w:pos="113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tbl>
      <w:tblPr>
        <w:tblStyle w:val="a3"/>
        <w:tblW w:w="9356" w:type="dxa"/>
        <w:tblLayout w:type="fixed"/>
      </w:tblPr>
      <w:tblGrid>
        <w:gridCol w:w="4678"/>
        <w:gridCol w:w="4678"/>
      </w:tblGrid>
      <w:tr>
        <w:tc>
          <w:tcPr>
            <w:tcW w:w="4678" w:type="dxa"/>
          </w:tcPr>
          <w:p>
            <w:pPr>
              <w:pStyle w:val="LBBodyText1"/>
              <w:jc w:val="center"/>
              <w:keepNext/>
            </w:pPr>
            <w:r>
              <w:rPr>
                <w:b/>
              </w:rPr>
              <w:t>ЗАКАЗЧИК:</w:t>
            </w:r>
          </w:p>
        </w:tc>
        <w:tc>
          <w:tcPr>
            <w:tcW w:w="4678" w:type="dxa"/>
          </w:tcPr>
          <w:p>
            <w:pPr>
              <w:pStyle w:val="LBBodyText1"/>
              <w:jc w:val="center"/>
              <w:keepNext/>
            </w:pPr>
            <w:r>
              <w:rPr>
                <w:b/>
              </w:rPr>
              <w:t>ИСПОЛНИТЕЛЬ:</w:t>
            </w:r>
          </w:p>
        </w:tc>
      </w:tr>
      <w:tr>
        <w:tc>
          <w:tcPr>
            <w:tcW w:w="4678" w:type="dxa"/>
          </w:tcPr>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"54433"</w:instrText>
              <w:fldChar w:fldCharType="separate"/>
            </w:r>
            <w:r>
              <w:t xml:space="preserve">Директор УФПС Оренбургской области</w:t>
            </w:r>
            <w:r>
              <w:fldChar w:fldCharType="end"/>
            </w:r>
            <w:r>
              <w:fldChar w:fldCharType="end"/>
            </w:r>
          </w:p>
        </w:tc>
        <w:tc>
          <w:tcPr>
            <w:tcW w:w="4678" w:type="dxa"/>
          </w:tcPr>
          <w:p>
            <w:pPr>
              <w:pStyle w:val="LBBodyText1"/>
              <w:jc w:val="center"/>
              <w:keepNext/>
            </w:pPr>
          </w:p>
        </w:tc>
      </w:tr>
      <w:tr>
        <w:tc>
          <w:tcPr>
            <w:tcW w:w="4678" w:type="dxa"/>
          </w:tcPr>
          <w:p>
            <w:pPr>
              <w:pStyle w:val="LBBodyText1"/>
              <w:jc w:val="center"/>
              <w:keepNext/>
            </w:pPr>
          </w:p>
          <w:p>
            <w:pPr>
              <w:pStyle w:val="LBBodyText1"/>
              <w:jc w:val="center"/>
              <w:keepNext/>
            </w:pPr>
            <w:r>
              <w:t>____________________</w:t>
            </w:r>
          </w:p>
          <w:p>
            <w:pPr>
              <w:pStyle w:val="LBBodyText1"/>
              <w:jc w:val="center"/>
              <w:keepNext/>
            </w:pPr>
            <w:r>
              <w:fldChar w:fldCharType="begin" w:fldLock="true"/>
              <w:instrText xml:space="preserve">LBVARIABLE \id "32912" \displaced</w:instrText>
              <w:fldChar w:fldCharType="separate"/>
            </w:r>
            <w:r>
              <w:fldChar w:fldCharType="begin" w:fldLock="true"/>
              <w:instrText xml:space="preserve">LBVARIABLE \id "54434" \grammarCase "nominative" \letterCase "camel" \rounding "none" \dateFormat "dd.mm.yyyy" \moneyFormat "0,000.##" \numeral "cardinal"</w:instrText>
              <w:fldChar w:fldCharType="separate"/>
            </w:r>
            <w:r>
              <w:t xml:space="preserve">Иванцова Ирина Валерьевна</w:t>
            </w:r>
            <w:r>
              <w:fldChar w:fldCharType="end"/>
            </w:r>
            <w:r>
              <w:fldChar w:fldCharType="end"/>
            </w:r>
          </w:p>
        </w:tc>
        <w:tc>
          <w:tcPr>
            <w:tcW w:w="4678" w:type="dxa"/>
          </w:tcPr>
          <w:p>
            <w:pPr>
              <w:pStyle w:val="LBBodyText1"/>
              <w:jc w:val="center"/>
              <w:keepNext/>
            </w:pPr>
          </w:p>
          <w:p>
            <w:pPr>
              <w:pStyle w:val="LBBodyText1"/>
              <w:jc w:val="center"/>
              <w:keepNext/>
            </w:pPr>
            <w:r>
              <w:t>____________________</w:t>
            </w:r>
          </w:p>
          <w:p>
            <w:pPr>
              <w:pStyle w:val="LBBodyText1"/>
              <w:jc w:val="center"/>
              <w:keepNext/>
            </w:pPr>
          </w:p>
        </w:tc>
      </w:tr>
      <w:tr>
        <w:tc>
          <w:tcPr>
            <w:tcW w:w="4678" w:type="dxa"/>
          </w:tcPr>
          <w:p>
            <w:pPr>
              <w:pStyle w:val="LBBodyText1"/>
              <w:jc w:val="center"/>
              <w:keepNext/>
            </w:pPr>
            <w:r>
              <w:t xml:space="preserve">«___» ____________ 20__ г.</w:t>
            </w:r>
          </w:p>
        </w:tc>
        <w:tc>
          <w:tcPr>
            <w:tcW w:w="4678" w:type="dxa"/>
          </w:tcPr>
          <w:p>
            <w:pPr>
              <w:pStyle w:val="LBBodyText1"/>
              <w:jc w:val="center"/>
              <w:keepNext/>
            </w:pPr>
            <w:r>
              <w:t xml:space="preserve">«___» ____________ 20__ г.</w:t>
            </w:r>
          </w:p>
        </w:tc>
      </w:tr>
      <w:tr>
        <w:tc>
          <w:tcPr>
            <w:tcW w:w="4678" w:type="dxa"/>
          </w:tcPr>
          <w:p>
            <w:pPr>
              <w:pStyle w:val="LBBodyText1"/>
              <w:keepNext/>
            </w:pPr>
          </w:p>
        </w:tc>
        <w:tc>
          <w:tcPr>
            <w:tcW w:w="4678" w:type="dxa"/>
          </w:tcPr>
          <w:p>
            <w:pPr>
              <w:pStyle w:val="LBBodyText1"/>
              <w:jc w:val="center"/>
              <w:keepNext/>
            </w:pPr>
            <w:r>
              <w:t xml:space="preserve">М.П. (при наличии печати)</w:t>
            </w:r>
          </w:p>
        </w:tc>
      </w:tr>
    </w:tbl>
    <w:p>
      <w:pPr>
        <w:tabs>
          <w:tab w:val="left" w:pos="938"/>
        </w:tabs>
      </w:pPr>
    </w:p>
    <w:sectPr>
      <w:pgSz w:w="11906" w:h="16838" w:orient="portrait"/>
      <w:pgMar w:left="1701" w:right="850" w:top="1134" w:bottom="1134" w:gutter="0" w:header="426" w:footer="708"/>
      <w:headerReference r:id="rId10" w:type="default"/>
      <w:headerReference r:id="rId13" w:type="first"/>
      <w:headerReference r:id="rId9" w:type="even"/>
      <w:footerReference r:id="rId12" w:type="default"/>
      <w:footerReference r:id="rId11" w:type="even"/>
      <w:titlePg w:val="tru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EC7" w:rsidRDefault="002B2EC7" w:rsidP="00877513">
      <w:r>
        <w:separator/>
      </w:r>
    </w:p>
    <w:p w:rsidR="002B2EC7" w:rsidRDefault="002B2EC7"/>
  </w:endnote>
  <w:endnote w:type="continuationSeparator" w:id="0">
    <w:p w:rsidR="002B2EC7" w:rsidRDefault="002B2EC7" w:rsidP="00877513">
      <w:r>
        <w:continuationSeparator/>
      </w:r>
    </w:p>
    <w:p w:rsidR="002B2EC7" w:rsidRDefault="002B2E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pPr>
  </w:p>
  <w:p w:rsidR="00571CDF" w:rsidRDefault="00571CDF"/>
  <w:p w:rsidR="00571CDF" w:rsidRDefault="00571CD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EC7" w:rsidRDefault="002B2EC7">
      <w:r>
        <w:separator/>
      </w:r>
    </w:p>
  </w:footnote>
  <w:footnote w:type="continuationSeparator" w:id="0">
    <w:p w:rsidR="002B2EC7" w:rsidRDefault="002B2EC7">
      <w:r>
        <w:continuationSeparator/>
      </w:r>
    </w:p>
  </w:footnote>
  <w:footnote w:id="1">
    <w:p w:rsidR="00714F08" w:rsidRDefault="00714F08" w:rsidP="00F060EC">
      <w:pPr>
        <w:pStyle w:val="af3"/>
      </w:pPr>
      <w:r>
        <w:rPr>
          <w:rStyle w:val="af5"/>
        </w:rPr>
        <w:footnoteRef/>
      </w:r>
      <w:r>
        <w:t xml:space="preserve"> </w:t>
      </w:r>
      <w:r w:rsidRPr="00132E07">
        <w:rPr>
          <w:sz w:val="18"/>
          <w:szCs w:val="18"/>
        </w:rPr>
        <w:t>Указывается номер Договора.</w:t>
      </w:r>
    </w:p>
  </w:footnote>
  <w:footnote w:id="2">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полное наименование организации-исполнителя (с указанием ее организационно-правовой формы) или фамилия, имя и отчество (при наличии) исполнителя-физического лица, в том числе зарегистрированного в качестве индивидуального предпринимателя).</w:t>
      </w:r>
    </w:p>
  </w:footnote>
  <w:footnote w:id="3">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фамилия, имя и отчество (при наличии), а также должность (при наличии) представителя исполнителя, уполномоченного на подписание Договора.</w:t>
      </w:r>
    </w:p>
  </w:footnote>
  <w:footnote w:id="4">
    <w:p w:rsidR="00714F08" w:rsidRPr="00AC63B2" w:rsidRDefault="00714F08" w:rsidP="00F060EC">
      <w:pPr>
        <w:pStyle w:val="af3"/>
        <w:rPr>
          <w:sz w:val="18"/>
          <w:szCs w:val="18"/>
        </w:rPr>
      </w:pPr>
      <w:r w:rsidRPr="00AC63B2">
        <w:rPr>
          <w:rStyle w:val="af5"/>
          <w:sz w:val="18"/>
          <w:szCs w:val="18"/>
        </w:rPr>
        <w:footnoteRef/>
      </w:r>
      <w:r w:rsidRPr="00AC63B2">
        <w:rPr>
          <w:sz w:val="18"/>
          <w:szCs w:val="18"/>
        </w:rPr>
        <w:t xml:space="preserve"> Указывается документ (акт) со всеми реквизитами, на основании которого действует представитель исполнителя, уполномоченный на подписание Договора </w:t>
      </w:r>
    </w:p>
  </w:footnote>
  <w:footnote w:id="5">
    <w:p w:rsidR="00714F08" w:rsidRDefault="00714F08" w:rsidP="00A12BBC">
      <w:pPr>
        <w:pStyle w:val="af3"/>
        <w:rPr>
          <w:sz w:val="18"/>
          <w:szCs w:val="18"/>
        </w:rPr>
      </w:pPr>
      <w:r>
        <w:rPr>
          <w:rStyle w:val="af5"/>
          <w:sz w:val="18"/>
          <w:szCs w:val="18"/>
        </w:rPr>
        <w:footnoteRef/>
      </w:r>
      <w:r>
        <w:rPr>
          <w:sz w:val="18"/>
          <w:szCs w:val="18"/>
        </w:rPr>
        <w:t xml:space="preserve"> </w:t>
      </w:r>
      <w:r>
        <w:rPr>
          <w:bCs/>
          <w:color w:val="000000" w:themeColor="text1"/>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6">
    <w:p w:rsidR="00714F08" w:rsidRDefault="00714F08" w:rsidP="00A12BBC">
      <w:pPr>
        <w:pStyle w:val="af3"/>
        <w:rPr>
          <w:sz w:val="18"/>
          <w:szCs w:val="18"/>
        </w:rPr>
      </w:pPr>
      <w:r>
        <w:rPr>
          <w:rStyle w:val="af5"/>
          <w:sz w:val="18"/>
          <w:szCs w:val="18"/>
        </w:rPr>
        <w:footnoteRef/>
      </w:r>
      <w:r>
        <w:rPr>
          <w:sz w:val="18"/>
          <w:szCs w:val="18"/>
        </w:rPr>
        <w:t xml:space="preserve"> </w:t>
      </w:r>
      <w:r w:rsidRPr="00485EF3">
        <w:rPr>
          <w:bCs/>
          <w:color w:val="000000" w:themeColor="text1"/>
          <w:sz w:val="18"/>
          <w:szCs w:val="18"/>
        </w:rPr>
        <w:t>Применяется, если Договор заключен с иностранным лицом и в случаях, установленных ст. 148 НК РФ, с учетом положений п. 1 ст. 161 НК РФ.</w:t>
      </w:r>
    </w:p>
  </w:footnote>
  <w:footnote w:id="7">
    <w:p w:rsidR="00714F08" w:rsidRDefault="00714F08" w:rsidP="00D44D9B">
      <w:pPr>
        <w:pStyle w:val="af3"/>
      </w:pPr>
      <w:r>
        <w:rPr>
          <w:rStyle w:val="af5"/>
        </w:rPr>
        <w:footnoteRef/>
      </w:r>
      <w:r>
        <w:t xml:space="preserve"> </w:t>
      </w:r>
      <w:r>
        <w:rPr>
          <w:sz w:val="18"/>
          <w:szCs w:val="18"/>
        </w:rPr>
        <w:t xml:space="preserve">Пункт подлежит включению в Договор в случае выплаты иностранным организациям доходов в соответствии с положениями пункта 4 статьи 286, а также статей 309, 310, 312 НК РФ. </w:t>
      </w:r>
    </w:p>
  </w:footnote>
  <w:footnote w:id="8">
    <w:p w:rsidR="00714F08" w:rsidRDefault="00714F08" w:rsidP="00D44D9B">
      <w:pPr>
        <w:pStyle w:val="af3"/>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«Заказчик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Исполнитель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9">
    <w:p w:rsidR="00714F08" w:rsidRDefault="00714F08" w:rsidP="00D44D9B">
      <w:pPr>
        <w:pStyle w:val="af3"/>
        <w:rPr>
          <w:sz w:val="18"/>
          <w:szCs w:val="18"/>
        </w:rPr>
      </w:pPr>
      <w:r>
        <w:rPr>
          <w:rStyle w:val="af5"/>
          <w:sz w:val="18"/>
          <w:szCs w:val="18"/>
        </w:rPr>
        <w:footnoteRef/>
      </w:r>
      <w:r>
        <w:rPr>
          <w:sz w:val="18"/>
          <w:szCs w:val="18"/>
        </w:rPr>
        <w:t xml:space="preserve"> Если контрагентом является физическое лицо, то пункт удалить</w:t>
      </w:r>
    </w:p>
  </w:footnote>
  <w:footnote w:id="10">
    <w:p w:rsidR="00714F08" w:rsidRDefault="00714F08" w:rsidP="00D44D9B">
      <w:pPr>
        <w:pStyle w:val="af3"/>
        <w:rPr>
          <w:sz w:val="18"/>
          <w:szCs w:val="18"/>
        </w:rPr>
      </w:pPr>
      <w:r>
        <w:rPr>
          <w:sz w:val="18"/>
          <w:szCs w:val="18"/>
          <w:vertAlign w:val="superscript"/>
        </w:rPr>
        <w:footnoteRef/>
      </w:r>
      <w:r>
        <w:rPr>
          <w:sz w:val="18"/>
          <w:szCs w:val="18"/>
        </w:rPr>
        <w:tab/>
        <w:t>Только для физических лиц.</w:t>
      </w:r>
    </w:p>
  </w:footnote>
  <w:footnote w:id="11">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12">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13">
    <w:p w:rsidR="00714F08" w:rsidRDefault="00714F08" w:rsidP="00F060EC">
      <w:pPr>
        <w:pStyle w:val="af3"/>
      </w:pPr>
      <w:r>
        <w:rPr>
          <w:rStyle w:val="af5"/>
        </w:rPr>
        <w:footnoteRef/>
      </w:r>
      <w:r>
        <w:t xml:space="preserve"> </w:t>
      </w:r>
      <w:r w:rsidRPr="0080346E">
        <w:t>Необходимо указать услуги, которые будут оказываться согласно условиям Договора.</w:t>
      </w:r>
    </w:p>
  </w:footnote>
  <w:footnote w:id="14">
    <w:p w:rsidR="00714F08" w:rsidRDefault="00714F08" w:rsidP="00F060EC">
      <w:pPr>
        <w:pStyle w:val="af3"/>
      </w:pPr>
      <w:r>
        <w:rPr>
          <w:rStyle w:val="af5"/>
        </w:rPr>
        <w:footnoteRef/>
      </w:r>
      <w:r>
        <w:t xml:space="preserve"> </w:t>
      </w:r>
      <w:r w:rsidRPr="00947F24">
        <w:t>Если Исполнитель не признается плательщиком НДС или освобожден от уплаты НДС необходимо указать: «НДС не облагается на основании ст.______НК РФ».</w:t>
      </w:r>
    </w:p>
  </w:footnote>
  <w:footnote w:id="15">
    <w:p w:rsidR="00714F08" w:rsidRDefault="00714F08" w:rsidP="00F060EC">
      <w:pPr>
        <w:pStyle w:val="af3"/>
      </w:pPr>
      <w:r>
        <w:rPr>
          <w:rStyle w:val="af5"/>
        </w:rPr>
        <w:footnoteRef/>
      </w:r>
      <w:r>
        <w:t xml:space="preserve"> </w:t>
      </w:r>
      <w:r w:rsidRPr="00947F24">
        <w:t>Необходимо заполнить.</w:t>
      </w:r>
    </w:p>
  </w:footnote>
  <w:footnote w:id="16">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7">
    <w:p w:rsidR="00714F08" w:rsidRDefault="00714F08" w:rsidP="00F060EC">
      <w:pPr>
        <w:pStyle w:val="af3"/>
      </w:pPr>
      <w:r>
        <w:rPr>
          <w:rStyle w:val="af5"/>
        </w:rPr>
        <w:footnoteRef/>
      </w:r>
      <w:r>
        <w:t xml:space="preserve"> </w:t>
      </w:r>
      <w:r w:rsidRPr="00947F24">
        <w:t xml:space="preserve">Заполняется, если Исполнитель </w:t>
      </w:r>
      <w:r w:rsidR="005363CC">
        <w:t>является плательщиком НДС</w:t>
      </w:r>
      <w:r w:rsidRPr="00947F24">
        <w:t>.</w:t>
      </w:r>
    </w:p>
  </w:footnote>
  <w:footnote w:id="18">
    <w:p w:rsidR="00714F08" w:rsidRDefault="00714F08" w:rsidP="00F060EC">
      <w:pPr>
        <w:pStyle w:val="af3"/>
      </w:pPr>
      <w:r>
        <w:rPr>
          <w:rStyle w:val="af5"/>
        </w:rPr>
        <w:footnoteRef/>
      </w:r>
      <w:r>
        <w:t xml:space="preserve"> </w:t>
      </w:r>
      <w:r w:rsidRPr="0080346E">
        <w:t xml:space="preserve">Сумма должна быть указана цифрами и прописью и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19">
    <w:p w:rsidR="00714F08" w:rsidRDefault="00714F08" w:rsidP="00F060EC">
      <w:pPr>
        <w:pStyle w:val="af3"/>
      </w:pPr>
      <w:r>
        <w:rPr>
          <w:rStyle w:val="af5"/>
        </w:rPr>
        <w:footnoteRef/>
      </w:r>
      <w:r>
        <w:t xml:space="preserve"> </w:t>
      </w:r>
      <w:r w:rsidRPr="0080346E">
        <w:t>Применяется, если Договор заключен с физическим лицом.</w:t>
      </w:r>
    </w:p>
  </w:footnote>
  <w:footnote w:id="20">
    <w:p w:rsidR="00714F08" w:rsidRDefault="00714F08" w:rsidP="00F060EC">
      <w:pPr>
        <w:pStyle w:val="af3"/>
      </w:pPr>
      <w:r>
        <w:rPr>
          <w:rStyle w:val="af5"/>
        </w:rPr>
        <w:footnoteRef/>
      </w:r>
      <w:r>
        <w:t xml:space="preserve"> </w:t>
      </w:r>
      <w:r w:rsidRPr="00485EF3">
        <w:t>Применяется, если Договор заключен с иностранным лицом и в случаях, установленных ст. 148 НК РФ, с учетом положений п. 1 ст. 161 НК РФ.</w:t>
      </w:r>
    </w:p>
  </w:footnote>
  <w:footnote w:id="21">
    <w:p w:rsidR="00714F08" w:rsidRDefault="00714F08" w:rsidP="00F060EC">
      <w:pPr>
        <w:pStyle w:val="af3"/>
      </w:pPr>
      <w:r>
        <w:rPr>
          <w:rStyle w:val="af5"/>
        </w:rPr>
        <w:footnoteRef/>
      </w:r>
      <w:r>
        <w:t xml:space="preserve"> </w:t>
      </w:r>
      <w:r w:rsidRPr="0080346E">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80346E">
        <w:t>, «НДС не облагается на основании ст.______НК РФ», если Исполнитель не признается плательщиком НДС или освобожден от уплаты НДС).</w:t>
      </w:r>
    </w:p>
  </w:footnote>
  <w:footnote w:id="22">
    <w:p w:rsidR="00714F08" w:rsidRDefault="00714F08" w:rsidP="00F060EC">
      <w:pPr>
        <w:pStyle w:val="af3"/>
      </w:pPr>
      <w:r>
        <w:rPr>
          <w:rStyle w:val="af5"/>
        </w:rPr>
        <w:footnoteRef/>
      </w:r>
      <w:r>
        <w:t xml:space="preserve"> </w:t>
      </w:r>
      <w:r w:rsidRPr="001449D0">
        <w:t>Пункты 3, 4, 5 не включается в Акт, если договором предусмотрено составление Сводного акта</w:t>
      </w:r>
      <w:r>
        <w:t>.</w:t>
      </w:r>
    </w:p>
  </w:footnote>
  <w:footnote w:id="23">
    <w:p w:rsidR="00714F08" w:rsidRDefault="00714F08">
      <w:pPr>
        <w:pStyle w:val="af3"/>
      </w:pPr>
      <w:r>
        <w:rPr>
          <w:rStyle w:val="af5"/>
        </w:rPr>
        <w:footnoteRef/>
      </w:r>
      <w:r>
        <w:t xml:space="preserve"> </w:t>
      </w:r>
      <w:r w:rsidRPr="006C5C82">
        <w:t>Пункт заполняется в случае несовпадения даты совершения факта хозяйственной жизни с датой составления настоящего акта.</w:t>
      </w:r>
    </w:p>
  </w:footnote>
  <w:footnote w:id="24">
    <w:p w:rsidR="00714F08" w:rsidRDefault="00714F08" w:rsidP="00F060EC">
      <w:pPr>
        <w:pStyle w:val="af3"/>
      </w:pPr>
      <w:r>
        <w:rPr>
          <w:rStyle w:val="af5"/>
        </w:rPr>
        <w:footnoteRef/>
      </w:r>
      <w:r>
        <w:t xml:space="preserve"> </w:t>
      </w:r>
      <w:r w:rsidRPr="0080346E">
        <w:t>Указываются отчетные документы, в том числе предоставляемые на бумажном и электронном носителях, согласно Техническому заданию.</w:t>
      </w:r>
    </w:p>
  </w:footnote>
  <w:footnote w:id="25">
    <w:p w:rsidR="00714F08" w:rsidRDefault="00714F08" w:rsidP="00F060EC">
      <w:pPr>
        <w:pStyle w:val="af3"/>
      </w:pPr>
      <w:r>
        <w:rPr>
          <w:rStyle w:val="af5"/>
        </w:rPr>
        <w:footnoteRef/>
      </w:r>
      <w:r>
        <w:t xml:space="preserve"> </w:t>
      </w:r>
      <w:r w:rsidRPr="001449D0">
        <w:t>При необходимости указать наименование Филиала</w:t>
      </w:r>
      <w:r>
        <w:t>.</w:t>
      </w:r>
    </w:p>
  </w:footnote>
  <w:footnote w:id="26">
    <w:p w:rsidR="00714F08" w:rsidRDefault="00714F08" w:rsidP="00F060EC">
      <w:pPr>
        <w:pStyle w:val="af3"/>
      </w:pPr>
      <w:r>
        <w:rPr>
          <w:rStyle w:val="af5"/>
        </w:rPr>
        <w:footnoteRef/>
      </w:r>
      <w:r>
        <w:t xml:space="preserve"> </w:t>
      </w:r>
      <w:r w:rsidRPr="0080346E">
        <w:t>В случае, если представитель Исполнителя не явился для составления Акта, в таком Акте указывается соответствующая информация.</w:t>
      </w:r>
    </w:p>
  </w:footnote>
  <w:footnote w:id="27">
    <w:p w:rsidR="00714F08" w:rsidRDefault="00714F08" w:rsidP="00F060EC">
      <w:pPr>
        <w:pStyle w:val="af3"/>
      </w:pPr>
      <w:r>
        <w:rPr>
          <w:rStyle w:val="af5"/>
        </w:rPr>
        <w:footnoteRef/>
      </w:r>
      <w:r>
        <w:t xml:space="preserve"> </w:t>
      </w:r>
      <w:r w:rsidRPr="00CD7BE1">
        <w:t>Необходимо указать услуги, которые будут оказываться согласно условиям Договора.</w:t>
      </w:r>
    </w:p>
  </w:footnote>
  <w:footnote w:id="28">
    <w:p w:rsidR="00714F08" w:rsidRDefault="00714F08" w:rsidP="00F060EC">
      <w:pPr>
        <w:pStyle w:val="af3"/>
      </w:pPr>
      <w:r>
        <w:rPr>
          <w:rStyle w:val="af5"/>
        </w:rPr>
        <w:footnoteRef/>
      </w:r>
      <w:r>
        <w:t xml:space="preserve"> </w:t>
      </w:r>
      <w:r w:rsidRPr="00CD7BE1">
        <w:t>Необходимо указать.</w:t>
      </w:r>
    </w:p>
  </w:footnote>
  <w:footnote w:id="29">
    <w:p w:rsidR="00714F08" w:rsidRDefault="00714F08" w:rsidP="00F060EC">
      <w:pPr>
        <w:pStyle w:val="af3"/>
      </w:pPr>
      <w:r>
        <w:rPr>
          <w:rStyle w:val="af5"/>
        </w:rPr>
        <w:footnoteRef/>
      </w:r>
      <w:r>
        <w:t xml:space="preserve"> </w:t>
      </w:r>
      <w:r w:rsidRPr="00CD7BE1">
        <w:t>Приложения указываются в случае их наличия.</w:t>
      </w:r>
    </w:p>
  </w:footnote>
  <w:footnote w:id="30">
    <w:p w:rsidR="00714F08" w:rsidRDefault="00714F08" w:rsidP="00F060EC">
      <w:pPr>
        <w:pStyle w:val="af3"/>
      </w:pPr>
      <w:r>
        <w:rPr>
          <w:rStyle w:val="af5"/>
        </w:rPr>
        <w:footnoteRef/>
      </w:r>
      <w:r>
        <w:t xml:space="preserve"> </w:t>
      </w:r>
      <w:r w:rsidRPr="009D1963">
        <w:t>Пункт 3 включается в отчет при необходимости, если требуется указание какой-либо дополнительной информацией, не предусмотренной формой.</w:t>
      </w:r>
    </w:p>
  </w:footnote>
  <w:footnote w:id="31">
    <w:p w:rsidR="00714F08" w:rsidRDefault="00714F08" w:rsidP="00B11C71">
      <w:pPr>
        <w:pStyle w:val="af3"/>
      </w:pPr>
      <w:r>
        <w:rPr>
          <w:rStyle w:val="af5"/>
        </w:rPr>
        <w:footnoteRef/>
      </w:r>
      <w:r>
        <w:t xml:space="preserve"> Подпись Заказчика ставится при необходимости.</w:t>
      </w:r>
    </w:p>
  </w:footnote>
  <w:footnote w:id="32">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3">
    <w:p w:rsidR="00714F08" w:rsidRPr="00C02640" w:rsidRDefault="00714F08" w:rsidP="00A37CCF">
      <w:pPr>
        <w:pStyle w:val="af3"/>
        <w:rPr>
          <w:sz w:val="18"/>
          <w:szCs w:val="18"/>
        </w:rPr>
      </w:pPr>
      <w:r w:rsidRPr="00C02640">
        <w:rPr>
          <w:rStyle w:val="af5"/>
          <w:sz w:val="18"/>
          <w:szCs w:val="18"/>
        </w:rPr>
        <w:footnoteRef/>
      </w:r>
      <w:r w:rsidRPr="00C02640">
        <w:rPr>
          <w:sz w:val="18"/>
          <w:szCs w:val="18"/>
        </w:rPr>
        <w:t xml:space="preserve"> Не заполняется, если </w:t>
      </w:r>
      <w:r>
        <w:rPr>
          <w:sz w:val="18"/>
          <w:szCs w:val="18"/>
        </w:rPr>
        <w:t>Исполнитель</w:t>
      </w:r>
      <w:r w:rsidRPr="00C02640">
        <w:rPr>
          <w:sz w:val="18"/>
          <w:szCs w:val="18"/>
        </w:rPr>
        <w:t xml:space="preserve"> не признается плательщиком НДС или освобожден от уплаты НДС.</w:t>
      </w:r>
    </w:p>
  </w:footnote>
  <w:footnote w:id="34">
    <w:p w:rsidR="00714F08" w:rsidRDefault="00714F08" w:rsidP="00A37CCF">
      <w:pPr>
        <w:pStyle w:val="af3"/>
      </w:pPr>
      <w:r>
        <w:rPr>
          <w:rStyle w:val="af5"/>
        </w:rPr>
        <w:footnoteRef/>
      </w:r>
      <w:r>
        <w:t xml:space="preserve"> </w:t>
      </w:r>
      <w:r w:rsidRPr="004B5D97">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bookmarkStart w:id="6" w:name="_GoBack"/>
      <w:r w:rsidR="005363CC">
        <w:t>является плательщиком НДС</w:t>
      </w:r>
      <w:bookmarkEnd w:id="6"/>
      <w:r w:rsidRPr="004B5D97">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5">
    <w:p w:rsidR="00714F08" w:rsidRDefault="00714F08" w:rsidP="00A37CCF">
      <w:pPr>
        <w:pStyle w:val="af3"/>
      </w:pPr>
      <w:r>
        <w:rPr>
          <w:rStyle w:val="af5"/>
        </w:rPr>
        <w:footnoteRef/>
      </w:r>
      <w:r>
        <w:t xml:space="preserve"> </w:t>
      </w:r>
      <w:r w:rsidRPr="00EC128D">
        <w:t>Необходимо заполнить.</w:t>
      </w:r>
    </w:p>
  </w:footnote>
  <w:footnote w:id="36">
    <w:p w:rsidR="00714F08" w:rsidRDefault="00714F08" w:rsidP="00A37CCF">
      <w:pPr>
        <w:pStyle w:val="af3"/>
      </w:pPr>
      <w:r>
        <w:rPr>
          <w:rStyle w:val="af5"/>
        </w:rPr>
        <w:footnoteRef/>
      </w:r>
      <w:r>
        <w:t xml:space="preserve"> </w:t>
      </w:r>
      <w:r w:rsidRPr="006C5C82">
        <w:t>Применяется, если Договор заключен с иностранным лицом и в случаях, установленных ст. 148 НК РФ, с учетом положений п. 1 ст. 161 НК РФ.</w:t>
      </w:r>
    </w:p>
  </w:footnote>
  <w:footnote w:id="37">
    <w:p w:rsidR="00714F08" w:rsidRDefault="00714F08" w:rsidP="00A37CCF">
      <w:pPr>
        <w:pStyle w:val="af3"/>
      </w:pPr>
      <w:r>
        <w:rPr>
          <w:rStyle w:val="af5"/>
        </w:rPr>
        <w:footnoteRef/>
      </w:r>
      <w:r>
        <w:t xml:space="preserve"> </w:t>
      </w:r>
      <w:r w:rsidRPr="00EC128D">
        <w:t>Применяется, если Договор заключен с физическим лицом</w:t>
      </w:r>
      <w:r>
        <w:t>.</w:t>
      </w:r>
    </w:p>
  </w:footnote>
  <w:footnote w:id="38">
    <w:p w:rsidR="00714F08" w:rsidRDefault="00714F08" w:rsidP="00A37CCF">
      <w:pPr>
        <w:pStyle w:val="af3"/>
      </w:pPr>
      <w:r>
        <w:rPr>
          <w:rStyle w:val="af5"/>
        </w:rPr>
        <w:footnoteRef/>
      </w:r>
      <w:r>
        <w:t xml:space="preserve"> </w:t>
      </w:r>
      <w:r w:rsidRPr="00EC128D">
        <w:t xml:space="preserve">Сумма должна содержать указание на применяемую Исполнителем систему налогообложения (например: «в том числе НДС ____%___________ (__________) рублей», если Исполнитель </w:t>
      </w:r>
      <w:r w:rsidR="005363CC">
        <w:t>является плательщиком НДС</w:t>
      </w:r>
      <w:r w:rsidRPr="00EC128D">
        <w:t>, «НДС не облагается на основании пп.___п._____ст.______ Налогового Кодекса Российской Федерации», если Исполнитель не признается плательщиком НДС или освобожден от уплаты НДС).</w:t>
      </w:r>
    </w:p>
  </w:footnote>
  <w:footnote w:id="39">
    <w:p w:rsidR="00714F08" w:rsidRDefault="00714F08">
      <w:pPr>
        <w:pStyle w:val="af3"/>
      </w:pPr>
      <w:r>
        <w:rPr>
          <w:rStyle w:val="af5"/>
        </w:rPr>
        <w:footnoteRef/>
      </w:r>
      <w:r>
        <w:t xml:space="preserve"> Пункт заполняется в случае несовпадения даты совершения факта хозяйственной жизни с датой составления настоящего акта.</w:t>
      </w:r>
    </w:p>
  </w:footnote>
  <w:footnote w:id="40">
    <w:p w:rsidR="00714F08" w:rsidRDefault="00714F08" w:rsidP="00714F08">
      <w:pPr>
        <w:pStyle w:val="af3"/>
      </w:pPr>
      <w:r>
        <w:rPr>
          <w:rStyle w:val="af5"/>
        </w:rPr>
        <w:footnoteRef/>
      </w:r>
      <w:r>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41">
    <w:p w:rsidR="00714F08" w:rsidRPr="00E412A5" w:rsidRDefault="00714F08" w:rsidP="00714F08">
      <w:pPr>
        <w:pStyle w:val="af3"/>
        <w:ind w:firstLine="709"/>
      </w:pPr>
      <w:r w:rsidRPr="00E412A5">
        <w:rPr>
          <w:rStyle w:val="af5"/>
        </w:rPr>
        <w:footnoteRef/>
      </w:r>
      <w:r w:rsidRPr="00E412A5">
        <w:t xml:space="preserve"> Указать наименование контрагента.</w:t>
      </w:r>
    </w:p>
  </w:footnote>
  <w:footnote w:id="42">
    <w:p w:rsidR="00714F08" w:rsidRDefault="00714F08" w:rsidP="00714F08">
      <w:pPr>
        <w:pStyle w:val="af3"/>
        <w:ind w:firstLine="709"/>
      </w:pPr>
      <w:r w:rsidRPr="00E412A5">
        <w:rPr>
          <w:rStyle w:val="af5"/>
        </w:rPr>
        <w:footnoteRef/>
      </w:r>
      <w:r w:rsidRPr="00E412A5">
        <w:t xml:space="preserve"> Указать порядок направления уведомления.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pPr>
  </w:p>
  <w:p w:rsidR="00571CDF" w:rsidRDefault="00571CDF"/>
  <w:p w:rsidR="00571CDF" w:rsidRDefault="00571CDF"/>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943495903"/>
    </w:sdtPr>
    <w:sdtEndPr/>
    <w:sdtContent>
      <w:p>
        <w:pPr>
          <w:pStyle w:val="a5"/>
          <w:jc w:val="center"/>
        </w:pPr>
        <w:r>
          <w:fldChar w:fldCharType="begin" w:fldLock="false"/>
          <w:instrText xml:space="preserve">PAGE</w:instrText>
          <w:fldChar w:fldCharType="separate"/>
        </w:r>
        <w:r>
          <w:t>1</w:t>
        </w:r>
        <w:r>
          <w:fldChar w:fldCharType="end"/>
        </w:r>
      </w:p>
    </w:sdtContent>
  </w:sdt>
  <w:p>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CDF" w:rsidRDefault="00571CDF">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050"/>
    <w:multiLevelType w:val="multilevel"/>
    <w:tmpl w:val="88106B68"/>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B00C9D"/>
    <w:multiLevelType w:val="multilevel"/>
    <w:tmpl w:val="05BC717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970E34"/>
    <w:multiLevelType w:val="multilevel"/>
    <w:tmpl w:val="779E48A8"/>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DF34419"/>
    <w:multiLevelType w:val="hybridMultilevel"/>
    <w:tmpl w:val="D9F4E7FE"/>
    <w:lvl w:ilvl="0" w:tplc="84486050">
      <w:start w:val="1"/>
      <w:numFmt w:val="bullet"/>
      <w:lvlText w:val=""/>
      <w:lvlJc w:val="left"/>
      <w:pPr>
        <w:ind w:left="1429" w:hanging="360"/>
      </w:pPr>
      <w:rPr>
        <w:rFonts w:ascii="Symbol" w:hAnsi="Symbol"/>
      </w:rPr>
    </w:lvl>
    <w:lvl w:ilvl="1" w:tplc="3364EB08">
      <w:start w:val="1"/>
      <w:numFmt w:val="bullet"/>
      <w:lvlText w:val="o"/>
      <w:lvlJc w:val="left"/>
      <w:pPr>
        <w:ind w:left="2149" w:hanging="360"/>
      </w:pPr>
      <w:rPr>
        <w:rFonts w:ascii="Courier New" w:hAnsi="Courier New"/>
      </w:rPr>
    </w:lvl>
    <w:lvl w:ilvl="2" w:tplc="32BE0880">
      <w:start w:val="1"/>
      <w:numFmt w:val="bullet"/>
      <w:lvlText w:val=""/>
      <w:lvlJc w:val="left"/>
      <w:pPr>
        <w:ind w:left="2869" w:hanging="360"/>
      </w:pPr>
      <w:rPr>
        <w:rFonts w:ascii="Wingdings" w:hAnsi="Wingdings"/>
      </w:rPr>
    </w:lvl>
    <w:lvl w:ilvl="3" w:tplc="694C0DDC">
      <w:start w:val="1"/>
      <w:numFmt w:val="bullet"/>
      <w:lvlText w:val=""/>
      <w:lvlJc w:val="left"/>
      <w:pPr>
        <w:ind w:left="3589" w:hanging="360"/>
      </w:pPr>
      <w:rPr>
        <w:rFonts w:ascii="Symbol" w:hAnsi="Symbol"/>
      </w:rPr>
    </w:lvl>
    <w:lvl w:ilvl="4" w:tplc="03EA69F4">
      <w:start w:val="1"/>
      <w:numFmt w:val="bullet"/>
      <w:lvlText w:val="o"/>
      <w:lvlJc w:val="left"/>
      <w:pPr>
        <w:ind w:left="4309" w:hanging="360"/>
      </w:pPr>
      <w:rPr>
        <w:rFonts w:ascii="Courier New" w:hAnsi="Courier New"/>
      </w:rPr>
    </w:lvl>
    <w:lvl w:ilvl="5" w:tplc="11646B7A">
      <w:start w:val="1"/>
      <w:numFmt w:val="bullet"/>
      <w:lvlText w:val=""/>
      <w:lvlJc w:val="left"/>
      <w:pPr>
        <w:ind w:left="5029" w:hanging="360"/>
      </w:pPr>
      <w:rPr>
        <w:rFonts w:ascii="Wingdings" w:hAnsi="Wingdings"/>
      </w:rPr>
    </w:lvl>
    <w:lvl w:ilvl="6" w:tplc="82A68378">
      <w:start w:val="1"/>
      <w:numFmt w:val="bullet"/>
      <w:lvlText w:val=""/>
      <w:lvlJc w:val="left"/>
      <w:pPr>
        <w:ind w:left="5749" w:hanging="360"/>
      </w:pPr>
      <w:rPr>
        <w:rFonts w:ascii="Symbol" w:hAnsi="Symbol"/>
      </w:rPr>
    </w:lvl>
    <w:lvl w:ilvl="7" w:tplc="F6722482">
      <w:start w:val="1"/>
      <w:numFmt w:val="bullet"/>
      <w:lvlText w:val="o"/>
      <w:lvlJc w:val="left"/>
      <w:pPr>
        <w:ind w:left="6469" w:hanging="360"/>
      </w:pPr>
      <w:rPr>
        <w:rFonts w:ascii="Courier New" w:hAnsi="Courier New"/>
      </w:rPr>
    </w:lvl>
    <w:lvl w:ilvl="8" w:tplc="F888FB94">
      <w:start w:val="1"/>
      <w:numFmt w:val="bullet"/>
      <w:lvlText w:val=""/>
      <w:lvlJc w:val="left"/>
      <w:pPr>
        <w:ind w:left="7189" w:hanging="360"/>
      </w:pPr>
      <w:rPr>
        <w:rFonts w:ascii="Wingdings" w:hAnsi="Wingdings"/>
      </w:rPr>
    </w:lvl>
  </w:abstractNum>
  <w:abstractNum w:abstractNumId="4" w15:restartNumberingAfterBreak="0">
    <w:nsid w:val="155E7E10"/>
    <w:multiLevelType w:val="multilevel"/>
    <w:tmpl w:val="1774059C"/>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5" w15:restartNumberingAfterBreak="0">
    <w:nsid w:val="1BAA00C2"/>
    <w:multiLevelType w:val="multilevel"/>
    <w:tmpl w:val="A7B442CC"/>
    <w:lvl w:ilvl="0">
      <w:start w:val="1"/>
      <w:numFmt w:val="decimal"/>
      <w:pStyle w:val="LBSimple1-Alt"/>
      <w:lvlText w:val="%1)"/>
      <w:lvlJc w:val="left"/>
      <w:pPr>
        <w:ind w:left="720" w:hanging="720"/>
      </w:pPr>
    </w:lvl>
    <w:lvl w:ilvl="1">
      <w:start w:val="1"/>
      <w:numFmt w:val="decimal"/>
      <w:pStyle w:val="LBSimple2-Alt"/>
      <w:lvlText w:val="%1.%2)"/>
      <w:lvlJc w:val="left"/>
      <w:pPr>
        <w:ind w:left="720" w:hanging="720"/>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244DC4"/>
    <w:multiLevelType w:val="hybridMultilevel"/>
    <w:tmpl w:val="146E367A"/>
    <w:lvl w:ilvl="0" w:tplc="58F40EE4">
      <w:start w:val="1"/>
      <w:numFmt w:val="lowerLetter"/>
      <w:lvlText w:val="%1."/>
      <w:lvlJc w:val="left"/>
      <w:pPr>
        <w:ind w:left="720" w:hanging="360"/>
      </w:pPr>
    </w:lvl>
    <w:lvl w:ilvl="1" w:tplc="A0FA1DEE">
      <w:start w:val="1"/>
      <w:numFmt w:val="lowerLetter"/>
      <w:lvlText w:val="%2."/>
      <w:lvlJc w:val="left"/>
      <w:pPr>
        <w:ind w:left="1440" w:hanging="360"/>
      </w:pPr>
    </w:lvl>
    <w:lvl w:ilvl="2" w:tplc="B50638F2">
      <w:start w:val="1"/>
      <w:numFmt w:val="lowerRoman"/>
      <w:lvlText w:val="%3."/>
      <w:lvlJc w:val="right"/>
      <w:pPr>
        <w:ind w:left="2160" w:hanging="180"/>
      </w:pPr>
    </w:lvl>
    <w:lvl w:ilvl="3" w:tplc="F19EF0E8">
      <w:start w:val="1"/>
      <w:numFmt w:val="decimal"/>
      <w:lvlText w:val="%4."/>
      <w:lvlJc w:val="left"/>
      <w:pPr>
        <w:ind w:left="2880" w:hanging="360"/>
      </w:pPr>
    </w:lvl>
    <w:lvl w:ilvl="4" w:tplc="7CB6CF5C">
      <w:start w:val="1"/>
      <w:numFmt w:val="lowerLetter"/>
      <w:lvlText w:val="%5."/>
      <w:lvlJc w:val="left"/>
      <w:pPr>
        <w:ind w:left="3600" w:hanging="360"/>
      </w:pPr>
    </w:lvl>
    <w:lvl w:ilvl="5" w:tplc="7D40847A">
      <w:start w:val="1"/>
      <w:numFmt w:val="lowerRoman"/>
      <w:lvlText w:val="%6."/>
      <w:lvlJc w:val="right"/>
      <w:pPr>
        <w:ind w:left="4320" w:hanging="180"/>
      </w:pPr>
    </w:lvl>
    <w:lvl w:ilvl="6" w:tplc="D8D86162">
      <w:start w:val="1"/>
      <w:numFmt w:val="decimal"/>
      <w:lvlText w:val="%7."/>
      <w:lvlJc w:val="left"/>
      <w:pPr>
        <w:ind w:left="5040" w:hanging="360"/>
      </w:pPr>
    </w:lvl>
    <w:lvl w:ilvl="7" w:tplc="84FEAD34">
      <w:start w:val="1"/>
      <w:numFmt w:val="lowerLetter"/>
      <w:lvlText w:val="%8."/>
      <w:lvlJc w:val="left"/>
      <w:pPr>
        <w:ind w:left="5760" w:hanging="360"/>
      </w:pPr>
    </w:lvl>
    <w:lvl w:ilvl="8" w:tplc="3C6418E8">
      <w:start w:val="1"/>
      <w:numFmt w:val="lowerRoman"/>
      <w:lvlText w:val="%9."/>
      <w:lvlJc w:val="right"/>
      <w:pPr>
        <w:ind w:left="6480" w:hanging="180"/>
      </w:pPr>
    </w:lvl>
  </w:abstractNum>
  <w:abstractNum w:abstractNumId="7" w15:restartNumberingAfterBreak="0">
    <w:nsid w:val="22846716"/>
    <w:multiLevelType w:val="hybridMultilevel"/>
    <w:tmpl w:val="F410953C"/>
    <w:lvl w:ilvl="0" w:tplc="8E803BA4">
      <w:start w:val="1"/>
      <w:numFmt w:val="decimal"/>
      <w:pStyle w:val="LBArabic1"/>
      <w:lvlText w:val="(%1)"/>
      <w:lvlJc w:val="left"/>
      <w:pPr>
        <w:tabs>
          <w:tab w:val="num" w:pos="720"/>
        </w:tabs>
        <w:ind w:left="720" w:hanging="720"/>
      </w:pPr>
    </w:lvl>
    <w:lvl w:ilvl="1" w:tplc="5650A3CE">
      <w:start w:val="1"/>
      <w:numFmt w:val="lowerLetter"/>
      <w:lvlText w:val="%2."/>
      <w:lvlJc w:val="left"/>
      <w:pPr>
        <w:tabs>
          <w:tab w:val="num" w:pos="1440"/>
        </w:tabs>
        <w:ind w:left="1440" w:hanging="360"/>
      </w:pPr>
    </w:lvl>
    <w:lvl w:ilvl="2" w:tplc="C0CCF802">
      <w:start w:val="1"/>
      <w:numFmt w:val="lowerRoman"/>
      <w:lvlText w:val="%3."/>
      <w:lvlJc w:val="right"/>
      <w:pPr>
        <w:tabs>
          <w:tab w:val="num" w:pos="2160"/>
        </w:tabs>
        <w:ind w:left="2160" w:hanging="180"/>
      </w:pPr>
    </w:lvl>
    <w:lvl w:ilvl="3" w:tplc="F3CEE1AA">
      <w:start w:val="1"/>
      <w:numFmt w:val="decimal"/>
      <w:lvlText w:val="%4."/>
      <w:lvlJc w:val="left"/>
      <w:pPr>
        <w:tabs>
          <w:tab w:val="num" w:pos="2880"/>
        </w:tabs>
        <w:ind w:left="2880" w:hanging="360"/>
      </w:pPr>
    </w:lvl>
    <w:lvl w:ilvl="4" w:tplc="DF7C14F0">
      <w:start w:val="1"/>
      <w:numFmt w:val="lowerLetter"/>
      <w:lvlText w:val="%5."/>
      <w:lvlJc w:val="left"/>
      <w:pPr>
        <w:tabs>
          <w:tab w:val="num" w:pos="3600"/>
        </w:tabs>
        <w:ind w:left="3600" w:hanging="360"/>
      </w:pPr>
    </w:lvl>
    <w:lvl w:ilvl="5" w:tplc="952420E8">
      <w:start w:val="1"/>
      <w:numFmt w:val="lowerRoman"/>
      <w:lvlText w:val="%6."/>
      <w:lvlJc w:val="right"/>
      <w:pPr>
        <w:tabs>
          <w:tab w:val="num" w:pos="4320"/>
        </w:tabs>
        <w:ind w:left="4320" w:hanging="180"/>
      </w:pPr>
    </w:lvl>
    <w:lvl w:ilvl="6" w:tplc="E76E0FE8">
      <w:start w:val="1"/>
      <w:numFmt w:val="decimal"/>
      <w:lvlText w:val="%7."/>
      <w:lvlJc w:val="left"/>
      <w:pPr>
        <w:tabs>
          <w:tab w:val="num" w:pos="5040"/>
        </w:tabs>
        <w:ind w:left="5040" w:hanging="360"/>
      </w:pPr>
    </w:lvl>
    <w:lvl w:ilvl="7" w:tplc="819A5918">
      <w:start w:val="1"/>
      <w:numFmt w:val="lowerLetter"/>
      <w:lvlText w:val="%8."/>
      <w:lvlJc w:val="left"/>
      <w:pPr>
        <w:tabs>
          <w:tab w:val="num" w:pos="5760"/>
        </w:tabs>
        <w:ind w:left="5760" w:hanging="360"/>
      </w:pPr>
    </w:lvl>
    <w:lvl w:ilvl="8" w:tplc="790E9824">
      <w:start w:val="1"/>
      <w:numFmt w:val="lowerRoman"/>
      <w:lvlText w:val="%9."/>
      <w:lvlJc w:val="right"/>
      <w:pPr>
        <w:tabs>
          <w:tab w:val="num" w:pos="6480"/>
        </w:tabs>
        <w:ind w:left="6480" w:hanging="180"/>
      </w:pPr>
    </w:lvl>
  </w:abstractNum>
  <w:abstractNum w:abstractNumId="8" w15:restartNumberingAfterBreak="0">
    <w:nsid w:val="22926255"/>
    <w:multiLevelType w:val="multilevel"/>
    <w:tmpl w:val="3BEC2FC8"/>
    <w:lvl w:ilvl="0">
      <w:start w:val="1"/>
      <w:numFmt w:val="decimal"/>
      <w:lvlText w:val="%1."/>
      <w:lvlJc w:val="left"/>
      <w:pPr>
        <w:ind w:left="360" w:hanging="360"/>
      </w:pPr>
      <w:rPr>
        <w:sz w:val="26"/>
      </w:rPr>
    </w:lvl>
    <w:lvl w:ilvl="1">
      <w:start w:val="1"/>
      <w:numFmt w:val="decimal"/>
      <w:lvlText w:val="%1.%2."/>
      <w:lvlJc w:val="left"/>
      <w:pPr>
        <w:ind w:left="1567" w:hanging="432"/>
      </w:pPr>
      <w:rPr>
        <w:b w:val="0"/>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E63A67"/>
    <w:multiLevelType w:val="multilevel"/>
    <w:tmpl w:val="9C78544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E07216"/>
    <w:multiLevelType w:val="multilevel"/>
    <w:tmpl w:val="C3A880B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B77821"/>
    <w:multiLevelType w:val="multilevel"/>
    <w:tmpl w:val="E206B792"/>
    <w:lvl w:ilvl="0">
      <w:start w:val="1"/>
      <w:numFmt w:val="decimal"/>
      <w:pStyle w:val="LBSimple1"/>
      <w:lvlText w:val="%1."/>
      <w:lvlJc w:val="left"/>
      <w:pPr>
        <w:ind w:left="720" w:hanging="720"/>
      </w:pPr>
    </w:lvl>
    <w:lvl w:ilvl="1">
      <w:start w:val="1"/>
      <w:numFmt w:val="lowerLetter"/>
      <w:pStyle w:val="LBSimple2"/>
      <w:lvlText w:val="%2)"/>
      <w:lvlJc w:val="left"/>
      <w:pPr>
        <w:ind w:left="1440" w:hanging="720"/>
      </w:pPr>
    </w:lvl>
    <w:lvl w:ilvl="2">
      <w:start w:val="1"/>
      <w:numFmt w:val="lowerRoman"/>
      <w:pStyle w:val="LBSimple3"/>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74E73"/>
    <w:multiLevelType w:val="multilevel"/>
    <w:tmpl w:val="EF7895D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C67E4D"/>
    <w:multiLevelType w:val="multilevel"/>
    <w:tmpl w:val="4AC24748"/>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14" w15:restartNumberingAfterBreak="0">
    <w:nsid w:val="370A2A76"/>
    <w:multiLevelType w:val="multilevel"/>
    <w:tmpl w:val="2D14A00C"/>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15" w15:restartNumberingAfterBreak="0">
    <w:nsid w:val="455C0E9B"/>
    <w:multiLevelType w:val="multilevel"/>
    <w:tmpl w:val="847ADA68"/>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7164AD3"/>
    <w:multiLevelType w:val="multilevel"/>
    <w:tmpl w:val="45B809D4"/>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53013B"/>
    <w:multiLevelType w:val="multilevel"/>
    <w:tmpl w:val="7A58FF3C"/>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76818B0"/>
    <w:multiLevelType w:val="multilevel"/>
    <w:tmpl w:val="26FAB228"/>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AE614B2"/>
    <w:multiLevelType w:val="multilevel"/>
    <w:tmpl w:val="5512FC64"/>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B717033"/>
    <w:multiLevelType w:val="multilevel"/>
    <w:tmpl w:val="320E883C"/>
    <w:lvl w:ilvl="0">
      <w:start w:val="1"/>
      <w:numFmt w:val="decimal"/>
      <w:pStyle w:val="LBGovstyle1"/>
      <w:lvlText w:val="%1."/>
      <w:lvlJc w:val="left"/>
      <w:pPr>
        <w:tabs>
          <w:tab w:val="num" w:pos="720"/>
        </w:tabs>
        <w:ind w:left="720" w:hanging="720"/>
      </w:pPr>
    </w:lvl>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 w:ilvl="2">
      <w:start w:val="1"/>
      <w:numFmt w:val="decimal"/>
      <w:pStyle w:val="LBGovstyle3"/>
      <w:lvlText w:val="%1.%2.%3."/>
      <w:lvlJc w:val="left"/>
      <w:pPr>
        <w:tabs>
          <w:tab w:val="num" w:pos="720"/>
        </w:tabs>
        <w:ind w:left="720" w:hanging="720"/>
      </w:pPr>
      <w:rPr>
        <w:color w:val="auto"/>
      </w:rPr>
    </w:lvl>
    <w:lvl w:ilvl="3">
      <w:start w:val="1"/>
      <w:numFmt w:val="decimal"/>
      <w:pStyle w:val="LBGovstyle4"/>
      <w:lvlText w:val="%1.%2.%3.%4."/>
      <w:lvlJc w:val="left"/>
      <w:pPr>
        <w:tabs>
          <w:tab w:val="num" w:pos="720"/>
        </w:tabs>
        <w:ind w:left="720" w:hanging="720"/>
      </w:pPr>
    </w:lvl>
    <w:lvl w:ilvl="4">
      <w:start w:val="1"/>
      <w:numFmt w:val="russianLower"/>
      <w:pStyle w:val="LBGovstyle5"/>
      <w:lvlText w:val="(%5)"/>
      <w:lvlJc w:val="left"/>
      <w:pPr>
        <w:tabs>
          <w:tab w:val="num" w:pos="720"/>
        </w:tabs>
        <w:ind w:left="720" w:hanging="720"/>
      </w:pPr>
    </w:lvl>
    <w:lvl w:ilvl="5">
      <w:start w:val="1"/>
      <w:numFmt w:val="lowerRoman"/>
      <w:pStyle w:val="LBGovstyle6"/>
      <w:lvlText w:val="(%6)"/>
      <w:lvlJc w:val="left"/>
      <w:pPr>
        <w:tabs>
          <w:tab w:val="num" w:pos="720"/>
        </w:tabs>
        <w:ind w:left="720" w:hanging="720"/>
      </w:pPr>
    </w:lvl>
    <w:lvl w:ilvl="6">
      <w:start w:val="1"/>
      <w:numFmt w:val="lowerLetter"/>
      <w:pStyle w:val="LBGovStyle7"/>
      <w:lvlText w:val="%7."/>
      <w:lvlJc w:val="left"/>
      <w:pPr>
        <w:tabs>
          <w:tab w:val="num" w:pos="720"/>
        </w:tabs>
        <w:ind w:left="720" w:hanging="720"/>
      </w:pPr>
      <w:rPr>
        <w:color w:val="auto"/>
      </w:rPr>
    </w:lvl>
    <w:lvl w:ilvl="7">
      <w:start w:val="1"/>
      <w:numFmt w:val="lowerLetter"/>
      <w:lvlText w:val="%8."/>
      <w:lvlJc w:val="left"/>
      <w:pPr>
        <w:tabs>
          <w:tab w:val="num" w:pos="720"/>
        </w:tabs>
        <w:ind w:left="720" w:hanging="720"/>
      </w:pPr>
    </w:lvl>
    <w:lvl w:ilvl="8">
      <w:start w:val="1"/>
      <w:numFmt w:val="lowerRoman"/>
      <w:lvlText w:val="%9."/>
      <w:lvlJc w:val="right"/>
      <w:pPr>
        <w:tabs>
          <w:tab w:val="num" w:pos="720"/>
        </w:tabs>
        <w:ind w:left="720" w:hanging="720"/>
      </w:pPr>
    </w:lvl>
  </w:abstractNum>
  <w:abstractNum w:abstractNumId="21" w15:restartNumberingAfterBreak="0">
    <w:nsid w:val="4DAE5411"/>
    <w:multiLevelType w:val="multilevel"/>
    <w:tmpl w:val="08BA428A"/>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22" w15:restartNumberingAfterBreak="0">
    <w:nsid w:val="52327DBA"/>
    <w:multiLevelType w:val="multilevel"/>
    <w:tmpl w:val="0A42F398"/>
    <w:styleLink w:val="2"/>
    <w:lvl w:ilvl="0">
      <w:start w:val="1"/>
      <w:numFmt w:val="decimal"/>
      <w:pStyle w:val="10"/>
      <w:lvlText w:val="%1."/>
      <w:lvlJc w:val="left"/>
      <w:pPr>
        <w:tabs>
          <w:tab w:val="num" w:pos="720"/>
        </w:tabs>
        <w:ind w:left="720" w:hanging="720"/>
      </w:pPr>
    </w:lvl>
    <w:lvl w:ilvl="1">
      <w:start w:val="1"/>
      <w:numFmt w:val="decimal"/>
      <w:pStyle w:val="20"/>
      <w:lvlText w:val="%1.%2"/>
      <w:lvlJc w:val="left"/>
      <w:pPr>
        <w:tabs>
          <w:tab w:val="num" w:pos="720"/>
        </w:tabs>
        <w:ind w:left="720" w:hanging="720"/>
      </w:pPr>
    </w:lvl>
    <w:lvl w:ilvl="2">
      <w:start w:val="1"/>
      <w:numFmt w:val="lowerLetter"/>
      <w:pStyle w:val="3"/>
      <w:lvlText w:val="(%3)"/>
      <w:lvlJc w:val="left"/>
      <w:pPr>
        <w:tabs>
          <w:tab w:val="num" w:pos="1440"/>
        </w:tabs>
        <w:ind w:left="1440" w:hanging="720"/>
      </w:pPr>
    </w:lvl>
    <w:lvl w:ilvl="3">
      <w:start w:val="1"/>
      <w:numFmt w:val="lowerRoman"/>
      <w:pStyle w:val="4"/>
      <w:lvlText w:val="(%4)"/>
      <w:lvlJc w:val="left"/>
      <w:pPr>
        <w:tabs>
          <w:tab w:val="num" w:pos="3981"/>
        </w:tabs>
        <w:ind w:left="3981" w:hanging="720"/>
      </w:pPr>
    </w:lvl>
    <w:lvl w:ilvl="4">
      <w:start w:val="1"/>
      <w:numFmt w:val="upperLetter"/>
      <w:pStyle w:val="5"/>
      <w:lvlText w:val="(%5)"/>
      <w:lvlJc w:val="left"/>
      <w:pPr>
        <w:tabs>
          <w:tab w:val="num" w:pos="2880"/>
        </w:tabs>
        <w:ind w:left="2880" w:hanging="720"/>
      </w:pPr>
    </w:lvl>
    <w:lvl w:ilvl="5">
      <w:start w:val="1"/>
      <w:numFmt w:val="upperLetter"/>
      <w:pStyle w:val="6"/>
      <w:lvlText w:val="(%6)"/>
      <w:lvlJc w:val="left"/>
      <w:pPr>
        <w:tabs>
          <w:tab w:val="num" w:pos="3600"/>
        </w:tabs>
        <w:ind w:left="3600" w:hanging="720"/>
      </w:pPr>
    </w:lvl>
    <w:lvl w:ilvl="6">
      <w:start w:val="1"/>
      <w:numFmt w:val="upperRoman"/>
      <w:pStyle w:val="7"/>
      <w:lvlText w:val="(%7)"/>
      <w:lvlJc w:val="left"/>
      <w:pPr>
        <w:tabs>
          <w:tab w:val="num" w:pos="4321"/>
        </w:tabs>
        <w:ind w:left="4321" w:hanging="721"/>
      </w:pPr>
    </w:lvl>
    <w:lvl w:ilvl="7">
      <w:start w:val="1"/>
      <w:numFmt w:val="lowerLetter"/>
      <w:pStyle w:val="8"/>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BC4B96"/>
    <w:multiLevelType w:val="multilevel"/>
    <w:tmpl w:val="CAFA67FC"/>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24" w15:restartNumberingAfterBreak="0">
    <w:nsid w:val="5A901612"/>
    <w:multiLevelType w:val="hybridMultilevel"/>
    <w:tmpl w:val="89703226"/>
    <w:lvl w:ilvl="0" w:tplc="61F0C2B6">
      <w:start w:val="1"/>
      <w:numFmt w:val="lowerRoman"/>
      <w:lvlText w:val="%1."/>
      <w:lvlJc w:val="right"/>
      <w:pPr>
        <w:ind w:left="1440" w:hanging="360"/>
      </w:pPr>
    </w:lvl>
    <w:lvl w:ilvl="1" w:tplc="3B78D976">
      <w:start w:val="1"/>
      <w:numFmt w:val="lowerLetter"/>
      <w:lvlText w:val="%2."/>
      <w:lvlJc w:val="left"/>
      <w:pPr>
        <w:ind w:left="2160" w:hanging="360"/>
      </w:pPr>
    </w:lvl>
    <w:lvl w:ilvl="2" w:tplc="18F84994">
      <w:start w:val="1"/>
      <w:numFmt w:val="lowerRoman"/>
      <w:lvlText w:val="%3."/>
      <w:lvlJc w:val="right"/>
      <w:pPr>
        <w:ind w:left="2880" w:hanging="180"/>
      </w:pPr>
    </w:lvl>
    <w:lvl w:ilvl="3" w:tplc="4A98FDDA">
      <w:start w:val="1"/>
      <w:numFmt w:val="lowerLetter"/>
      <w:lvlText w:val="%4)"/>
      <w:lvlJc w:val="left"/>
      <w:pPr>
        <w:ind w:left="3600" w:hanging="360"/>
      </w:pPr>
    </w:lvl>
    <w:lvl w:ilvl="4" w:tplc="1CD0A5F8">
      <w:start w:val="1"/>
      <w:numFmt w:val="lowerLetter"/>
      <w:lvlText w:val="%5."/>
      <w:lvlJc w:val="left"/>
      <w:pPr>
        <w:ind w:left="4320" w:hanging="360"/>
      </w:pPr>
    </w:lvl>
    <w:lvl w:ilvl="5" w:tplc="C29EA970">
      <w:start w:val="1"/>
      <w:numFmt w:val="lowerRoman"/>
      <w:lvlText w:val="%6."/>
      <w:lvlJc w:val="right"/>
      <w:pPr>
        <w:ind w:left="5040" w:hanging="180"/>
      </w:pPr>
    </w:lvl>
    <w:lvl w:ilvl="6" w:tplc="B2C4AB9A">
      <w:start w:val="1"/>
      <w:numFmt w:val="decimal"/>
      <w:lvlText w:val="%7."/>
      <w:lvlJc w:val="left"/>
      <w:pPr>
        <w:ind w:left="5760" w:hanging="360"/>
      </w:pPr>
    </w:lvl>
    <w:lvl w:ilvl="7" w:tplc="B3124BBE">
      <w:start w:val="1"/>
      <w:numFmt w:val="lowerLetter"/>
      <w:lvlText w:val="%8."/>
      <w:lvlJc w:val="left"/>
      <w:pPr>
        <w:ind w:left="6480" w:hanging="360"/>
      </w:pPr>
    </w:lvl>
    <w:lvl w:ilvl="8" w:tplc="09C425A8">
      <w:start w:val="1"/>
      <w:numFmt w:val="lowerRoman"/>
      <w:lvlText w:val="%9."/>
      <w:lvlJc w:val="right"/>
      <w:pPr>
        <w:ind w:left="7200" w:hanging="180"/>
      </w:pPr>
    </w:lvl>
  </w:abstractNum>
  <w:abstractNum w:abstractNumId="25" w15:restartNumberingAfterBreak="0">
    <w:nsid w:val="5D2F26F4"/>
    <w:multiLevelType w:val="multilevel"/>
    <w:tmpl w:val="0B78620A"/>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BB0163"/>
    <w:multiLevelType w:val="multilevel"/>
    <w:tmpl w:val="6EA64852"/>
    <w:styleLink w:val="LFO24"/>
    <w:lvl w:ilvl="0">
      <w:start w:val="1"/>
      <w:numFmt w:val="decimal"/>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EBE5960"/>
    <w:multiLevelType w:val="multilevel"/>
    <w:tmpl w:val="C4C67A24"/>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8" w15:restartNumberingAfterBreak="0">
    <w:nsid w:val="66592A3F"/>
    <w:multiLevelType w:val="multilevel"/>
    <w:tmpl w:val="3872DE40"/>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9" w15:restartNumberingAfterBreak="0">
    <w:nsid w:val="71F22689"/>
    <w:multiLevelType w:val="multilevel"/>
    <w:tmpl w:val="E0DE56C0"/>
    <w:name w:val="l0"/>
    <w:lvl w:ilvl="0">
      <w:start w:val="1"/>
      <w:numFmt w:val="decimal"/>
      <w:lvlText w:val="%1."/>
      <w:lvlJc w:val="left"/>
      <w:pPr>
        <w:ind w:left="360" w:hanging="360"/>
      </w:pPr>
      <w:rPr>
        <w:sz w:val="26"/>
      </w:rPr>
    </w:lvl>
    <w:lvl w:ilvl="1">
      <w:start w:val="1"/>
      <w:numFmt w:val="decimal"/>
      <w:lvlText w:val="%1.%2."/>
      <w:lvlJc w:val="left"/>
      <w:pPr>
        <w:ind w:left="1566" w:hanging="432"/>
      </w:pPr>
      <w:rPr>
        <w:sz w:val="26"/>
      </w:rPr>
    </w:lvl>
    <w:lvl w:ilvl="2">
      <w:start w:val="1"/>
      <w:numFmt w:val="decimal"/>
      <w:lvlText w:val="%1.%2.%3."/>
      <w:lvlJc w:val="left"/>
      <w:pPr>
        <w:ind w:left="1923" w:hanging="504"/>
      </w:pPr>
      <w:rPr>
        <w:sz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92B41EA"/>
    <w:multiLevelType w:val="multilevel"/>
    <w:tmpl w:val="8278B704"/>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31" w15:restartNumberingAfterBreak="0">
    <w:nsid w:val="7ABE28CE"/>
    <w:multiLevelType w:val="multilevel"/>
    <w:tmpl w:val="ADAAE3F2"/>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7D6D18AB"/>
    <w:multiLevelType w:val="multilevel"/>
    <w:tmpl w:val="7DF477B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9"/>
  </w:num>
  <w:num w:numId="3">
    <w:abstractNumId w:val="13"/>
  </w:num>
  <w:num w:numId="4">
    <w:abstractNumId w:val="28"/>
  </w:num>
  <w:num w:numId="5">
    <w:abstractNumId w:val="27"/>
  </w:num>
  <w:num w:numId="6">
    <w:abstractNumId w:val="7"/>
  </w:num>
  <w:num w:numId="7">
    <w:abstractNumId w:val="21"/>
  </w:num>
  <w:num w:numId="8">
    <w:abstractNumId w:val="14"/>
  </w:num>
  <w:num w:numId="9">
    <w:abstractNumId w:val="22"/>
  </w:num>
  <w:num w:numId="10">
    <w:abstractNumId w:val="4"/>
  </w:num>
  <w:num w:numId="11">
    <w:abstractNumId w:val="30"/>
  </w:num>
  <w:num w:numId="12">
    <w:abstractNumId w:val="23"/>
  </w:num>
  <w:num w:numId="13">
    <w:abstractNumId w:val="19"/>
  </w:num>
  <w:num w:numId="14">
    <w:abstractNumId w:val="16"/>
  </w:num>
  <w:num w:numId="15">
    <w:abstractNumId w:val="22"/>
    <w:lvlOverride w:ilvl="0">
      <w:lvl w:ilvl="0">
        <w:start w:val="1"/>
        <w:numFmt w:val="decimal"/>
        <w:pStyle w:val="10"/>
        <w:lvlText w:val="%1."/>
        <w:lvlJc w:val="left"/>
        <w:pPr>
          <w:tabs>
            <w:tab w:val="num" w:pos="720"/>
          </w:tabs>
          <w:ind w:left="720" w:hanging="720"/>
        </w:pPr>
      </w:lvl>
    </w:lvlOverride>
    <w:lvlOverride w:ilvl="1">
      <w:lvl w:ilvl="1">
        <w:start w:val="1"/>
        <w:numFmt w:val="decimal"/>
        <w:pStyle w:val="20"/>
        <w:lvlText w:val="%1.%2"/>
        <w:lvlJc w:val="left"/>
        <w:pPr>
          <w:tabs>
            <w:tab w:val="num" w:pos="720"/>
          </w:tabs>
          <w:ind w:left="720" w:hanging="720"/>
        </w:pPr>
      </w:lvl>
    </w:lvlOverride>
    <w:lvlOverride w:ilvl="2">
      <w:lvl w:ilvl="2">
        <w:start w:val="1"/>
        <w:numFmt w:val="lowerLetter"/>
        <w:pStyle w:val="3"/>
        <w:lvlText w:val="(%3)"/>
        <w:lvlJc w:val="left"/>
        <w:pPr>
          <w:tabs>
            <w:tab w:val="num" w:pos="1440"/>
          </w:tabs>
          <w:ind w:left="1440" w:hanging="720"/>
        </w:pPr>
      </w:lvl>
    </w:lvlOverride>
    <w:lvlOverride w:ilvl="3">
      <w:lvl w:ilvl="3">
        <w:start w:val="1"/>
        <w:numFmt w:val="lowerRoman"/>
        <w:pStyle w:val="4"/>
        <w:lvlText w:val="(%4)"/>
        <w:lvlJc w:val="left"/>
        <w:pPr>
          <w:tabs>
            <w:tab w:val="num" w:pos="3981"/>
          </w:tabs>
          <w:ind w:left="3981" w:hanging="720"/>
        </w:pPr>
      </w:lvl>
    </w:lvlOverride>
    <w:lvlOverride w:ilvl="4">
      <w:lvl w:ilvl="4">
        <w:start w:val="1"/>
        <w:numFmt w:val="upperLetter"/>
        <w:pStyle w:val="5"/>
        <w:lvlText w:val="(%5)"/>
        <w:lvlJc w:val="left"/>
        <w:pPr>
          <w:tabs>
            <w:tab w:val="num" w:pos="2880"/>
          </w:tabs>
          <w:ind w:left="2880" w:hanging="720"/>
        </w:pPr>
      </w:lvl>
    </w:lvlOverride>
    <w:lvlOverride w:ilvl="5">
      <w:lvl w:ilvl="5">
        <w:start w:val="1"/>
        <w:numFmt w:val="upperLetter"/>
        <w:pStyle w:val="6"/>
        <w:lvlText w:val="(%6)"/>
        <w:lvlJc w:val="left"/>
        <w:pPr>
          <w:tabs>
            <w:tab w:val="num" w:pos="3600"/>
          </w:tabs>
          <w:ind w:left="3600" w:hanging="720"/>
        </w:pPr>
      </w:lvl>
    </w:lvlOverride>
    <w:lvlOverride w:ilvl="6">
      <w:lvl w:ilvl="6">
        <w:start w:val="1"/>
        <w:numFmt w:val="upperRoman"/>
        <w:pStyle w:val="7"/>
        <w:lvlText w:val="(%7)"/>
        <w:lvlJc w:val="left"/>
        <w:pPr>
          <w:tabs>
            <w:tab w:val="num" w:pos="4321"/>
          </w:tabs>
          <w:ind w:left="4321" w:hanging="721"/>
        </w:pPr>
      </w:lvl>
    </w:lvlOverride>
    <w:lvlOverride w:ilvl="7">
      <w:lvl w:ilvl="7">
        <w:start w:val="1"/>
        <w:numFmt w:val="lowerLetter"/>
        <w:pStyle w:val="8"/>
        <w:lvlText w:val="%8."/>
        <w:lvlJc w:val="left"/>
        <w:pPr>
          <w:ind w:left="2880" w:hanging="360"/>
        </w:pPr>
      </w:lvl>
    </w:lvlOverride>
    <w:lvlOverride w:ilvl="8">
      <w:lvl w:ilvl="8">
        <w:start w:val="1"/>
        <w:numFmt w:val="lowerRoman"/>
        <w:lvlText w:val="%9."/>
        <w:lvlJc w:val="left"/>
        <w:pPr>
          <w:ind w:left="3240" w:hanging="360"/>
        </w:pPr>
      </w:lvl>
    </w:lvlOverride>
  </w:num>
  <w:num w:numId="16">
    <w:abstractNumId w:val="32"/>
  </w:num>
  <w:num w:numId="17">
    <w:abstractNumId w:val="10"/>
  </w:num>
  <w:num w:numId="18">
    <w:abstractNumId w:val="15"/>
  </w:num>
  <w:num w:numId="19">
    <w:abstractNumId w:val="31"/>
  </w:num>
  <w:num w:numId="20">
    <w:abstractNumId w:val="2"/>
  </w:num>
  <w:num w:numId="21">
    <w:abstractNumId w:val="11"/>
  </w:num>
  <w:num w:numId="22">
    <w:abstractNumId w:val="5"/>
  </w:num>
  <w:num w:numId="23">
    <w:abstractNumId w:val="0"/>
  </w:num>
  <w:num w:numId="24">
    <w:abstractNumId w:val="26"/>
  </w:num>
  <w:num w:numId="25">
    <w:abstractNumId w:val="24"/>
  </w:num>
  <w:num w:numId="26">
    <w:abstractNumId w:val="6"/>
  </w:num>
  <w:num w:numId="27">
    <w:abstractNumId w:val="24"/>
    <w:lvlOverride w:ilvl="0">
      <w:lvl w:ilvl="0" w:tplc="61F0C2B6">
        <w:numFmt w:val="decimal"/>
        <w:lvlText w:val=""/>
        <w:lvlJc w:val="left"/>
      </w:lvl>
    </w:lvlOverride>
  </w:num>
  <w:num w:numId="28">
    <w:abstractNumId w:val="5"/>
    <w:lvlOverride w:ilvl="0">
      <w:lvl w:ilvl="0">
        <w:numFmt w:val="decimal"/>
        <w:pStyle w:val="LBSimple1-Alt"/>
        <w:lvlText w:val=""/>
        <w:lvlJc w:val="left"/>
      </w:lvl>
    </w:lvlOverride>
    <w:lvlOverride w:ilvl="1">
      <w:lvl w:ilvl="1">
        <w:numFmt w:val="decimal"/>
        <w:pStyle w:val="LBSimple2-Alt"/>
        <w:lvlText w:val=""/>
        <w:lvlJc w:val="left"/>
      </w:lvl>
    </w:lvlOverride>
    <w:lvlOverride w:ilvl="2">
      <w:lvl w:ilvl="2">
        <w:numFmt w:val="decimal"/>
        <w:pStyle w:val="LBSimple3-Alt"/>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9">
    <w:abstractNumId w:val="20"/>
  </w:num>
  <w:num w:numId="30">
    <w:abstractNumId w:val="12"/>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1">
    <w:abstractNumId w:val="18"/>
  </w:num>
  <w:num w:numId="32">
    <w:abstractNumId w:val="3"/>
  </w:num>
  <w:num w:numId="33">
    <w:abstractNumId w:val="8"/>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4">
    <w:abstractNumId w:val="20"/>
    <w:lvlOverride w:ilvl="0">
      <w:lvl w:ilvl="0">
        <w:start w:val="1"/>
        <w:numFmt w:val="decimal"/>
        <w:pStyle w:val="LBGovstyle1"/>
        <w:lvlText w:val="%1."/>
        <w:lvlJc w:val="left"/>
        <w:pPr>
          <w:tabs>
            <w:tab w:val="num" w:pos="720"/>
          </w:tabs>
          <w:ind w:left="720" w:hanging="720"/>
        </w:pPr>
      </w:lvl>
    </w:lvlOverride>
    <w:lvlOverride w:ilvl="1">
      <w:lvl w:ilvl="1">
        <w:start w:val="1"/>
        <w:numFmt w:val="decimal"/>
        <w:pStyle w:val="LBGovstyle2"/>
        <w:lvlText w:val="%1.%2."/>
        <w:lvlJc w:val="left"/>
        <w:pPr>
          <w:tabs>
            <w:tab w:val="num" w:pos="720"/>
          </w:tabs>
          <w:ind w:left="720" w:hanging="720"/>
        </w:pPr>
        <w:rPr>
          <w:rFonts w:ascii="Times New Roman" w:hAnsi="Times New Roman"/>
          <w:b w:val="0"/>
          <w:i w:val="0"/>
          <w:caps w:val="0"/>
          <w:smallCaps w:val="0"/>
          <w:strike w:val="0"/>
          <w:color w:val="000000"/>
          <w:spacing w:val="0"/>
          <w:position w:val="0"/>
          <w:u w:val="none"/>
          <w:vertAlign w:val="baseline"/>
        </w:rPr>
      </w:lvl>
    </w:lvlOverride>
    <w:lvlOverride w:ilvl="2">
      <w:lvl w:ilvl="2">
        <w:start w:val="1"/>
        <w:numFmt w:val="decimal"/>
        <w:pStyle w:val="LBGovstyle3"/>
        <w:lvlText w:val="%1.%2.%3."/>
        <w:lvlJc w:val="left"/>
        <w:pPr>
          <w:tabs>
            <w:tab w:val="num" w:pos="720"/>
          </w:tabs>
          <w:ind w:left="720" w:hanging="720"/>
        </w:pPr>
        <w:rPr>
          <w:color w:val="auto"/>
        </w:rPr>
      </w:lvl>
    </w:lvlOverride>
    <w:lvlOverride w:ilvl="3">
      <w:lvl w:ilvl="3">
        <w:start w:val="1"/>
        <w:numFmt w:val="decimal"/>
        <w:pStyle w:val="LBGovstyle4"/>
        <w:lvlText w:val="%1.%2.%3.%4."/>
        <w:lvlJc w:val="left"/>
        <w:pPr>
          <w:tabs>
            <w:tab w:val="num" w:pos="720"/>
          </w:tabs>
          <w:ind w:left="720" w:hanging="720"/>
        </w:pPr>
      </w:lvl>
    </w:lvlOverride>
    <w:lvlOverride w:ilvl="4">
      <w:lvl w:ilvl="4">
        <w:start w:val="1"/>
        <w:numFmt w:val="russianLower"/>
        <w:pStyle w:val="LBGovstyle5"/>
        <w:lvlText w:val="(%5)"/>
        <w:lvlJc w:val="left"/>
        <w:pPr>
          <w:tabs>
            <w:tab w:val="num" w:pos="720"/>
          </w:tabs>
          <w:ind w:left="720" w:hanging="720"/>
        </w:pPr>
      </w:lvl>
    </w:lvlOverride>
    <w:lvlOverride w:ilvl="5">
      <w:lvl w:ilvl="5">
        <w:start w:val="1"/>
        <w:numFmt w:val="lowerRoman"/>
        <w:pStyle w:val="LBGovstyle6"/>
        <w:lvlText w:val="(%6)"/>
        <w:lvlJc w:val="left"/>
        <w:pPr>
          <w:tabs>
            <w:tab w:val="num" w:pos="720"/>
          </w:tabs>
          <w:ind w:left="720" w:hanging="720"/>
        </w:pPr>
      </w:lvl>
    </w:lvlOverride>
    <w:lvlOverride w:ilvl="6">
      <w:lvl w:ilvl="6">
        <w:start w:val="1"/>
        <w:numFmt w:val="lowerLetter"/>
        <w:pStyle w:val="LBGovStyle7"/>
        <w:lvlText w:val="%7."/>
        <w:lvlJc w:val="left"/>
        <w:pPr>
          <w:tabs>
            <w:tab w:val="num" w:pos="720"/>
          </w:tabs>
          <w:ind w:left="720" w:hanging="720"/>
        </w:pPr>
        <w:rPr>
          <w:color w:val="auto"/>
        </w:rPr>
      </w:lvl>
    </w:lvlOverride>
    <w:lvlOverride w:ilvl="7">
      <w:lvl w:ilvl="7">
        <w:start w:val="1"/>
        <w:numFmt w:val="lowerLetter"/>
        <w:lvlText w:val="%8."/>
        <w:lvlJc w:val="left"/>
        <w:pPr>
          <w:tabs>
            <w:tab w:val="num" w:pos="720"/>
          </w:tabs>
          <w:ind w:left="720" w:hanging="720"/>
        </w:pPr>
      </w:lvl>
    </w:lvlOverride>
    <w:lvlOverride w:ilvl="8">
      <w:lvl w:ilvl="8">
        <w:start w:val="1"/>
        <w:numFmt w:val="lowerRoman"/>
        <w:lvlText w:val="%9."/>
        <w:lvlJc w:val="right"/>
        <w:pPr>
          <w:tabs>
            <w:tab w:val="num" w:pos="720"/>
          </w:tabs>
          <w:ind w:left="720" w:hanging="72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3CC"/>
    <w:rsid w:val="00001F25"/>
    <w:rsid w:val="000040F2"/>
    <w:rsid w:val="0000555A"/>
    <w:rsid w:val="0000591F"/>
    <w:rsid w:val="000064BD"/>
    <w:rsid w:val="00006B84"/>
    <w:rsid w:val="000077A9"/>
    <w:rsid w:val="0001131C"/>
    <w:rsid w:val="0001256E"/>
    <w:rsid w:val="00014760"/>
    <w:rsid w:val="00014818"/>
    <w:rsid w:val="0001491F"/>
    <w:rsid w:val="00017453"/>
    <w:rsid w:val="00022A38"/>
    <w:rsid w:val="00023C4F"/>
    <w:rsid w:val="000247D6"/>
    <w:rsid w:val="00024C56"/>
    <w:rsid w:val="00027BAB"/>
    <w:rsid w:val="000324B9"/>
    <w:rsid w:val="00033712"/>
    <w:rsid w:val="00035D8E"/>
    <w:rsid w:val="00037E00"/>
    <w:rsid w:val="00040582"/>
    <w:rsid w:val="0004133A"/>
    <w:rsid w:val="000422EA"/>
    <w:rsid w:val="00045399"/>
    <w:rsid w:val="00046453"/>
    <w:rsid w:val="000467FE"/>
    <w:rsid w:val="00051041"/>
    <w:rsid w:val="000531F2"/>
    <w:rsid w:val="00054BE0"/>
    <w:rsid w:val="0005557F"/>
    <w:rsid w:val="00055954"/>
    <w:rsid w:val="0005602B"/>
    <w:rsid w:val="0006093D"/>
    <w:rsid w:val="00061163"/>
    <w:rsid w:val="000617AC"/>
    <w:rsid w:val="00061FC1"/>
    <w:rsid w:val="00062A35"/>
    <w:rsid w:val="00062E95"/>
    <w:rsid w:val="00065B78"/>
    <w:rsid w:val="00067D97"/>
    <w:rsid w:val="0007130C"/>
    <w:rsid w:val="00072780"/>
    <w:rsid w:val="0007430C"/>
    <w:rsid w:val="00075369"/>
    <w:rsid w:val="00080A49"/>
    <w:rsid w:val="00080DB1"/>
    <w:rsid w:val="0008284D"/>
    <w:rsid w:val="0008744E"/>
    <w:rsid w:val="00087B12"/>
    <w:rsid w:val="00087EC1"/>
    <w:rsid w:val="00091606"/>
    <w:rsid w:val="00092D32"/>
    <w:rsid w:val="000A1205"/>
    <w:rsid w:val="000A15BD"/>
    <w:rsid w:val="000A1FA6"/>
    <w:rsid w:val="000A4802"/>
    <w:rsid w:val="000A716B"/>
    <w:rsid w:val="000B02F6"/>
    <w:rsid w:val="000B2470"/>
    <w:rsid w:val="000B7EC9"/>
    <w:rsid w:val="000C1950"/>
    <w:rsid w:val="000C46C6"/>
    <w:rsid w:val="000C4DAF"/>
    <w:rsid w:val="000C5B36"/>
    <w:rsid w:val="000C7C65"/>
    <w:rsid w:val="000C7E1D"/>
    <w:rsid w:val="000D17DD"/>
    <w:rsid w:val="000D1CD9"/>
    <w:rsid w:val="000D2FC4"/>
    <w:rsid w:val="000D3692"/>
    <w:rsid w:val="000D3DD6"/>
    <w:rsid w:val="000D4DBD"/>
    <w:rsid w:val="000D5D3B"/>
    <w:rsid w:val="000D60A2"/>
    <w:rsid w:val="000E00D5"/>
    <w:rsid w:val="000E0870"/>
    <w:rsid w:val="000E15F9"/>
    <w:rsid w:val="000E3E27"/>
    <w:rsid w:val="000E4BCD"/>
    <w:rsid w:val="000E57CC"/>
    <w:rsid w:val="000E6965"/>
    <w:rsid w:val="000F0F22"/>
    <w:rsid w:val="000F181B"/>
    <w:rsid w:val="000F1886"/>
    <w:rsid w:val="000F21A3"/>
    <w:rsid w:val="000F2322"/>
    <w:rsid w:val="000F34E6"/>
    <w:rsid w:val="000F6DFB"/>
    <w:rsid w:val="000F7280"/>
    <w:rsid w:val="000F7937"/>
    <w:rsid w:val="00102CA4"/>
    <w:rsid w:val="001033B7"/>
    <w:rsid w:val="001039F8"/>
    <w:rsid w:val="00104881"/>
    <w:rsid w:val="00105F0F"/>
    <w:rsid w:val="001076DC"/>
    <w:rsid w:val="00110DDC"/>
    <w:rsid w:val="00112A76"/>
    <w:rsid w:val="00115326"/>
    <w:rsid w:val="00116E2C"/>
    <w:rsid w:val="00117AF9"/>
    <w:rsid w:val="00121A62"/>
    <w:rsid w:val="00122C11"/>
    <w:rsid w:val="001238DB"/>
    <w:rsid w:val="00125075"/>
    <w:rsid w:val="00125FB1"/>
    <w:rsid w:val="00134295"/>
    <w:rsid w:val="00135787"/>
    <w:rsid w:val="00140A8B"/>
    <w:rsid w:val="0014158E"/>
    <w:rsid w:val="00142CD9"/>
    <w:rsid w:val="0014623C"/>
    <w:rsid w:val="00150456"/>
    <w:rsid w:val="001547F2"/>
    <w:rsid w:val="00154AD0"/>
    <w:rsid w:val="00154FFD"/>
    <w:rsid w:val="0016167B"/>
    <w:rsid w:val="001618D2"/>
    <w:rsid w:val="00161925"/>
    <w:rsid w:val="00163151"/>
    <w:rsid w:val="00164AB5"/>
    <w:rsid w:val="0016583D"/>
    <w:rsid w:val="001665A6"/>
    <w:rsid w:val="00170A03"/>
    <w:rsid w:val="00171C61"/>
    <w:rsid w:val="001732AC"/>
    <w:rsid w:val="0017637B"/>
    <w:rsid w:val="00177706"/>
    <w:rsid w:val="00177C3C"/>
    <w:rsid w:val="00180F0B"/>
    <w:rsid w:val="001819A0"/>
    <w:rsid w:val="001828FD"/>
    <w:rsid w:val="001839E7"/>
    <w:rsid w:val="001846F7"/>
    <w:rsid w:val="00187965"/>
    <w:rsid w:val="0019344C"/>
    <w:rsid w:val="00193486"/>
    <w:rsid w:val="00194274"/>
    <w:rsid w:val="00194801"/>
    <w:rsid w:val="00195057"/>
    <w:rsid w:val="0019780C"/>
    <w:rsid w:val="001A19DF"/>
    <w:rsid w:val="001A1BD2"/>
    <w:rsid w:val="001A1F85"/>
    <w:rsid w:val="001A21CF"/>
    <w:rsid w:val="001A2E43"/>
    <w:rsid w:val="001A41E3"/>
    <w:rsid w:val="001A5BA4"/>
    <w:rsid w:val="001A6B81"/>
    <w:rsid w:val="001A6D86"/>
    <w:rsid w:val="001A736D"/>
    <w:rsid w:val="001A79C5"/>
    <w:rsid w:val="001B35B3"/>
    <w:rsid w:val="001B49DC"/>
    <w:rsid w:val="001B72CA"/>
    <w:rsid w:val="001C18CD"/>
    <w:rsid w:val="001C1E2E"/>
    <w:rsid w:val="001C4820"/>
    <w:rsid w:val="001D1403"/>
    <w:rsid w:val="001D3737"/>
    <w:rsid w:val="001D530A"/>
    <w:rsid w:val="001E0637"/>
    <w:rsid w:val="001E08D8"/>
    <w:rsid w:val="001E6861"/>
    <w:rsid w:val="001E6F12"/>
    <w:rsid w:val="001F084D"/>
    <w:rsid w:val="001F3831"/>
    <w:rsid w:val="001F5A80"/>
    <w:rsid w:val="002019CD"/>
    <w:rsid w:val="002042CA"/>
    <w:rsid w:val="0020483D"/>
    <w:rsid w:val="0020650C"/>
    <w:rsid w:val="00207498"/>
    <w:rsid w:val="00210FA6"/>
    <w:rsid w:val="00213E60"/>
    <w:rsid w:val="00214109"/>
    <w:rsid w:val="0021415E"/>
    <w:rsid w:val="00214539"/>
    <w:rsid w:val="002158EA"/>
    <w:rsid w:val="00215BF0"/>
    <w:rsid w:val="0021761B"/>
    <w:rsid w:val="0022357E"/>
    <w:rsid w:val="00224C1E"/>
    <w:rsid w:val="00225065"/>
    <w:rsid w:val="00225A76"/>
    <w:rsid w:val="0023338C"/>
    <w:rsid w:val="0023616C"/>
    <w:rsid w:val="002373CA"/>
    <w:rsid w:val="002419BD"/>
    <w:rsid w:val="002427FC"/>
    <w:rsid w:val="002439DF"/>
    <w:rsid w:val="00243FBA"/>
    <w:rsid w:val="00247633"/>
    <w:rsid w:val="00247B01"/>
    <w:rsid w:val="002541B0"/>
    <w:rsid w:val="0025507F"/>
    <w:rsid w:val="002566D1"/>
    <w:rsid w:val="002579FD"/>
    <w:rsid w:val="00266E1E"/>
    <w:rsid w:val="00267A9C"/>
    <w:rsid w:val="00272484"/>
    <w:rsid w:val="0027354B"/>
    <w:rsid w:val="00280957"/>
    <w:rsid w:val="00280B78"/>
    <w:rsid w:val="00281843"/>
    <w:rsid w:val="00282A64"/>
    <w:rsid w:val="00283491"/>
    <w:rsid w:val="0028356B"/>
    <w:rsid w:val="002861CE"/>
    <w:rsid w:val="0028626C"/>
    <w:rsid w:val="00287215"/>
    <w:rsid w:val="00287769"/>
    <w:rsid w:val="00287C36"/>
    <w:rsid w:val="00294C37"/>
    <w:rsid w:val="00295745"/>
    <w:rsid w:val="00295799"/>
    <w:rsid w:val="002A0E30"/>
    <w:rsid w:val="002A4417"/>
    <w:rsid w:val="002A668F"/>
    <w:rsid w:val="002A670E"/>
    <w:rsid w:val="002B2EC7"/>
    <w:rsid w:val="002B6025"/>
    <w:rsid w:val="002B7C61"/>
    <w:rsid w:val="002C09F4"/>
    <w:rsid w:val="002C0D37"/>
    <w:rsid w:val="002C0EE8"/>
    <w:rsid w:val="002C231F"/>
    <w:rsid w:val="002C2A8F"/>
    <w:rsid w:val="002C7A7B"/>
    <w:rsid w:val="002D52A3"/>
    <w:rsid w:val="002D5475"/>
    <w:rsid w:val="002D77B0"/>
    <w:rsid w:val="002E1849"/>
    <w:rsid w:val="002E1C01"/>
    <w:rsid w:val="002E3E69"/>
    <w:rsid w:val="002F26B6"/>
    <w:rsid w:val="002F2930"/>
    <w:rsid w:val="002F4404"/>
    <w:rsid w:val="002F7055"/>
    <w:rsid w:val="0030006E"/>
    <w:rsid w:val="00300250"/>
    <w:rsid w:val="003006F1"/>
    <w:rsid w:val="00301351"/>
    <w:rsid w:val="003034F6"/>
    <w:rsid w:val="00303C0F"/>
    <w:rsid w:val="00304BDB"/>
    <w:rsid w:val="003051A6"/>
    <w:rsid w:val="00305D63"/>
    <w:rsid w:val="00306215"/>
    <w:rsid w:val="00306C06"/>
    <w:rsid w:val="003118D0"/>
    <w:rsid w:val="0031242F"/>
    <w:rsid w:val="003147CA"/>
    <w:rsid w:val="00315A82"/>
    <w:rsid w:val="00320F83"/>
    <w:rsid w:val="00321E20"/>
    <w:rsid w:val="00324032"/>
    <w:rsid w:val="003258C9"/>
    <w:rsid w:val="00325E46"/>
    <w:rsid w:val="00326822"/>
    <w:rsid w:val="003274F9"/>
    <w:rsid w:val="00330262"/>
    <w:rsid w:val="00331DCE"/>
    <w:rsid w:val="00332434"/>
    <w:rsid w:val="003369EE"/>
    <w:rsid w:val="00336AED"/>
    <w:rsid w:val="00340BF1"/>
    <w:rsid w:val="00340E1A"/>
    <w:rsid w:val="00343058"/>
    <w:rsid w:val="003434E2"/>
    <w:rsid w:val="00351F7A"/>
    <w:rsid w:val="00353846"/>
    <w:rsid w:val="00353C36"/>
    <w:rsid w:val="003544AE"/>
    <w:rsid w:val="00354AF6"/>
    <w:rsid w:val="003550FF"/>
    <w:rsid w:val="003563AA"/>
    <w:rsid w:val="00357586"/>
    <w:rsid w:val="00367241"/>
    <w:rsid w:val="00367824"/>
    <w:rsid w:val="00371E66"/>
    <w:rsid w:val="003762DB"/>
    <w:rsid w:val="00376A3F"/>
    <w:rsid w:val="00382A59"/>
    <w:rsid w:val="003830DF"/>
    <w:rsid w:val="00383425"/>
    <w:rsid w:val="00383C63"/>
    <w:rsid w:val="00384EBE"/>
    <w:rsid w:val="00385D91"/>
    <w:rsid w:val="00386CFA"/>
    <w:rsid w:val="00386D7C"/>
    <w:rsid w:val="00387BD6"/>
    <w:rsid w:val="00393576"/>
    <w:rsid w:val="00394932"/>
    <w:rsid w:val="003953D3"/>
    <w:rsid w:val="003955B6"/>
    <w:rsid w:val="00396346"/>
    <w:rsid w:val="003965D8"/>
    <w:rsid w:val="003A2F34"/>
    <w:rsid w:val="003A3591"/>
    <w:rsid w:val="003A363D"/>
    <w:rsid w:val="003A3645"/>
    <w:rsid w:val="003A45D2"/>
    <w:rsid w:val="003A4DCA"/>
    <w:rsid w:val="003A6C3D"/>
    <w:rsid w:val="003A6EB1"/>
    <w:rsid w:val="003A7ABD"/>
    <w:rsid w:val="003B0122"/>
    <w:rsid w:val="003B0794"/>
    <w:rsid w:val="003B18DF"/>
    <w:rsid w:val="003B1EC2"/>
    <w:rsid w:val="003B2C95"/>
    <w:rsid w:val="003B5162"/>
    <w:rsid w:val="003B5297"/>
    <w:rsid w:val="003B67F9"/>
    <w:rsid w:val="003B68D7"/>
    <w:rsid w:val="003B6C96"/>
    <w:rsid w:val="003B6EDD"/>
    <w:rsid w:val="003C2EC9"/>
    <w:rsid w:val="003C2F01"/>
    <w:rsid w:val="003D12BD"/>
    <w:rsid w:val="003D48D8"/>
    <w:rsid w:val="003D503F"/>
    <w:rsid w:val="003D57E1"/>
    <w:rsid w:val="003E308E"/>
    <w:rsid w:val="003E40F9"/>
    <w:rsid w:val="003E420B"/>
    <w:rsid w:val="003E5089"/>
    <w:rsid w:val="003E5475"/>
    <w:rsid w:val="003E5761"/>
    <w:rsid w:val="003F4FD3"/>
    <w:rsid w:val="003F5A40"/>
    <w:rsid w:val="003F5DD6"/>
    <w:rsid w:val="003F7684"/>
    <w:rsid w:val="00402608"/>
    <w:rsid w:val="00403F44"/>
    <w:rsid w:val="00404335"/>
    <w:rsid w:val="004063D0"/>
    <w:rsid w:val="004070F0"/>
    <w:rsid w:val="004100AC"/>
    <w:rsid w:val="00410F02"/>
    <w:rsid w:val="004148E7"/>
    <w:rsid w:val="00417361"/>
    <w:rsid w:val="004179AE"/>
    <w:rsid w:val="004205B5"/>
    <w:rsid w:val="00420740"/>
    <w:rsid w:val="00422EAA"/>
    <w:rsid w:val="004230BB"/>
    <w:rsid w:val="00423B5A"/>
    <w:rsid w:val="00426A6A"/>
    <w:rsid w:val="0042751C"/>
    <w:rsid w:val="00427EE5"/>
    <w:rsid w:val="00430A64"/>
    <w:rsid w:val="00435866"/>
    <w:rsid w:val="0043721E"/>
    <w:rsid w:val="00437B56"/>
    <w:rsid w:val="00441504"/>
    <w:rsid w:val="00442EBC"/>
    <w:rsid w:val="00443EB1"/>
    <w:rsid w:val="00444B00"/>
    <w:rsid w:val="00445466"/>
    <w:rsid w:val="004455E2"/>
    <w:rsid w:val="00450AC5"/>
    <w:rsid w:val="00451630"/>
    <w:rsid w:val="0045327D"/>
    <w:rsid w:val="00453A3D"/>
    <w:rsid w:val="0045521E"/>
    <w:rsid w:val="00455444"/>
    <w:rsid w:val="0046429B"/>
    <w:rsid w:val="004660BC"/>
    <w:rsid w:val="00467A1F"/>
    <w:rsid w:val="004710F2"/>
    <w:rsid w:val="00473FBA"/>
    <w:rsid w:val="004743F5"/>
    <w:rsid w:val="004751AC"/>
    <w:rsid w:val="00475B38"/>
    <w:rsid w:val="0047609D"/>
    <w:rsid w:val="00476E96"/>
    <w:rsid w:val="004770AF"/>
    <w:rsid w:val="00477810"/>
    <w:rsid w:val="0048174D"/>
    <w:rsid w:val="00485EF3"/>
    <w:rsid w:val="004868E6"/>
    <w:rsid w:val="00486922"/>
    <w:rsid w:val="0048756F"/>
    <w:rsid w:val="004927AB"/>
    <w:rsid w:val="00493F63"/>
    <w:rsid w:val="00494C54"/>
    <w:rsid w:val="004951B9"/>
    <w:rsid w:val="004A120A"/>
    <w:rsid w:val="004A4B66"/>
    <w:rsid w:val="004A4D4B"/>
    <w:rsid w:val="004B099C"/>
    <w:rsid w:val="004B17B4"/>
    <w:rsid w:val="004B193E"/>
    <w:rsid w:val="004B1D0F"/>
    <w:rsid w:val="004B262B"/>
    <w:rsid w:val="004B3561"/>
    <w:rsid w:val="004B5D97"/>
    <w:rsid w:val="004B5E7F"/>
    <w:rsid w:val="004C2458"/>
    <w:rsid w:val="004C2D63"/>
    <w:rsid w:val="004C30D3"/>
    <w:rsid w:val="004C3341"/>
    <w:rsid w:val="004C3AD6"/>
    <w:rsid w:val="004C5E11"/>
    <w:rsid w:val="004D0C0C"/>
    <w:rsid w:val="004D0C6F"/>
    <w:rsid w:val="004D0FED"/>
    <w:rsid w:val="004D220E"/>
    <w:rsid w:val="004D22E2"/>
    <w:rsid w:val="004D3067"/>
    <w:rsid w:val="004D342F"/>
    <w:rsid w:val="004D36CD"/>
    <w:rsid w:val="004D3E7C"/>
    <w:rsid w:val="004D4031"/>
    <w:rsid w:val="004D4801"/>
    <w:rsid w:val="004D4B49"/>
    <w:rsid w:val="004D60D8"/>
    <w:rsid w:val="004D67AF"/>
    <w:rsid w:val="004D7153"/>
    <w:rsid w:val="004D71B0"/>
    <w:rsid w:val="004E0411"/>
    <w:rsid w:val="004E1E88"/>
    <w:rsid w:val="004E2825"/>
    <w:rsid w:val="004E29B4"/>
    <w:rsid w:val="004E3108"/>
    <w:rsid w:val="004E41D2"/>
    <w:rsid w:val="004E4D9C"/>
    <w:rsid w:val="004E4FCE"/>
    <w:rsid w:val="004E55D2"/>
    <w:rsid w:val="004E6876"/>
    <w:rsid w:val="004E6D7F"/>
    <w:rsid w:val="004E70F4"/>
    <w:rsid w:val="004F07EF"/>
    <w:rsid w:val="004F1198"/>
    <w:rsid w:val="004F1F17"/>
    <w:rsid w:val="004F1F6B"/>
    <w:rsid w:val="004F2528"/>
    <w:rsid w:val="004F4E5D"/>
    <w:rsid w:val="004F6B07"/>
    <w:rsid w:val="00503DDF"/>
    <w:rsid w:val="00503F0A"/>
    <w:rsid w:val="005138B8"/>
    <w:rsid w:val="00515A93"/>
    <w:rsid w:val="005160E1"/>
    <w:rsid w:val="00516F70"/>
    <w:rsid w:val="005238DA"/>
    <w:rsid w:val="00523F2A"/>
    <w:rsid w:val="00524652"/>
    <w:rsid w:val="00525BF8"/>
    <w:rsid w:val="00530D7C"/>
    <w:rsid w:val="00531F7D"/>
    <w:rsid w:val="005326D7"/>
    <w:rsid w:val="00533EDF"/>
    <w:rsid w:val="0053469A"/>
    <w:rsid w:val="005359DA"/>
    <w:rsid w:val="005363CC"/>
    <w:rsid w:val="005365EC"/>
    <w:rsid w:val="00540923"/>
    <w:rsid w:val="005409D7"/>
    <w:rsid w:val="00544CCD"/>
    <w:rsid w:val="00544FB4"/>
    <w:rsid w:val="005453C8"/>
    <w:rsid w:val="005462D1"/>
    <w:rsid w:val="005509DE"/>
    <w:rsid w:val="00551B7B"/>
    <w:rsid w:val="00555A08"/>
    <w:rsid w:val="0055662D"/>
    <w:rsid w:val="00556681"/>
    <w:rsid w:val="005572FD"/>
    <w:rsid w:val="005610F9"/>
    <w:rsid w:val="00562118"/>
    <w:rsid w:val="005628C0"/>
    <w:rsid w:val="0056382B"/>
    <w:rsid w:val="00567E98"/>
    <w:rsid w:val="00571CDF"/>
    <w:rsid w:val="00574A1F"/>
    <w:rsid w:val="00574C6B"/>
    <w:rsid w:val="005816E0"/>
    <w:rsid w:val="005817FE"/>
    <w:rsid w:val="00582F42"/>
    <w:rsid w:val="00585E2F"/>
    <w:rsid w:val="005903BB"/>
    <w:rsid w:val="00590CD6"/>
    <w:rsid w:val="0059311C"/>
    <w:rsid w:val="00593131"/>
    <w:rsid w:val="00593673"/>
    <w:rsid w:val="00594A2B"/>
    <w:rsid w:val="0059735E"/>
    <w:rsid w:val="005A072A"/>
    <w:rsid w:val="005A0BD1"/>
    <w:rsid w:val="005A1851"/>
    <w:rsid w:val="005A4EFF"/>
    <w:rsid w:val="005A5059"/>
    <w:rsid w:val="005A5283"/>
    <w:rsid w:val="005A5F11"/>
    <w:rsid w:val="005A68BC"/>
    <w:rsid w:val="005B07A7"/>
    <w:rsid w:val="005B4AF5"/>
    <w:rsid w:val="005B6A32"/>
    <w:rsid w:val="005C06E5"/>
    <w:rsid w:val="005C08A8"/>
    <w:rsid w:val="005C0C5D"/>
    <w:rsid w:val="005C25ED"/>
    <w:rsid w:val="005C2F67"/>
    <w:rsid w:val="005C4893"/>
    <w:rsid w:val="005C4AD2"/>
    <w:rsid w:val="005C51D7"/>
    <w:rsid w:val="005C5E5E"/>
    <w:rsid w:val="005C6C55"/>
    <w:rsid w:val="005C7606"/>
    <w:rsid w:val="005D1535"/>
    <w:rsid w:val="005D2B75"/>
    <w:rsid w:val="005D3CBE"/>
    <w:rsid w:val="005D4198"/>
    <w:rsid w:val="005D4CE1"/>
    <w:rsid w:val="005D4FA0"/>
    <w:rsid w:val="005D6D2A"/>
    <w:rsid w:val="005E00CD"/>
    <w:rsid w:val="005E0272"/>
    <w:rsid w:val="005E112A"/>
    <w:rsid w:val="005E1BD9"/>
    <w:rsid w:val="005E3B1E"/>
    <w:rsid w:val="005E500A"/>
    <w:rsid w:val="005E5059"/>
    <w:rsid w:val="005E5D4A"/>
    <w:rsid w:val="005E6422"/>
    <w:rsid w:val="005E6C29"/>
    <w:rsid w:val="005E759D"/>
    <w:rsid w:val="005E7B9F"/>
    <w:rsid w:val="005F00FF"/>
    <w:rsid w:val="005F0D78"/>
    <w:rsid w:val="005F59CF"/>
    <w:rsid w:val="005F6772"/>
    <w:rsid w:val="00602F7F"/>
    <w:rsid w:val="0060485C"/>
    <w:rsid w:val="0060606D"/>
    <w:rsid w:val="0060744E"/>
    <w:rsid w:val="00611099"/>
    <w:rsid w:val="00613368"/>
    <w:rsid w:val="00614887"/>
    <w:rsid w:val="0061582B"/>
    <w:rsid w:val="006171BE"/>
    <w:rsid w:val="0062079C"/>
    <w:rsid w:val="0062088E"/>
    <w:rsid w:val="00621DE9"/>
    <w:rsid w:val="00624B62"/>
    <w:rsid w:val="00630EBB"/>
    <w:rsid w:val="006326FF"/>
    <w:rsid w:val="00633ADB"/>
    <w:rsid w:val="00633D6B"/>
    <w:rsid w:val="00634416"/>
    <w:rsid w:val="00636495"/>
    <w:rsid w:val="006414A1"/>
    <w:rsid w:val="00642296"/>
    <w:rsid w:val="006433EC"/>
    <w:rsid w:val="00644D73"/>
    <w:rsid w:val="00646847"/>
    <w:rsid w:val="006506A3"/>
    <w:rsid w:val="00650830"/>
    <w:rsid w:val="006512D8"/>
    <w:rsid w:val="00654036"/>
    <w:rsid w:val="006540C1"/>
    <w:rsid w:val="00654370"/>
    <w:rsid w:val="00654569"/>
    <w:rsid w:val="00654C64"/>
    <w:rsid w:val="00656167"/>
    <w:rsid w:val="00656877"/>
    <w:rsid w:val="00657773"/>
    <w:rsid w:val="00660648"/>
    <w:rsid w:val="00662BDA"/>
    <w:rsid w:val="006639A8"/>
    <w:rsid w:val="00663E2F"/>
    <w:rsid w:val="006642B0"/>
    <w:rsid w:val="00665C79"/>
    <w:rsid w:val="00666B45"/>
    <w:rsid w:val="006708A0"/>
    <w:rsid w:val="00670D52"/>
    <w:rsid w:val="00671688"/>
    <w:rsid w:val="0067238A"/>
    <w:rsid w:val="00672DD2"/>
    <w:rsid w:val="00675A34"/>
    <w:rsid w:val="00675C39"/>
    <w:rsid w:val="00676248"/>
    <w:rsid w:val="00676FA0"/>
    <w:rsid w:val="00680612"/>
    <w:rsid w:val="00681816"/>
    <w:rsid w:val="00681DA7"/>
    <w:rsid w:val="00684F86"/>
    <w:rsid w:val="00690711"/>
    <w:rsid w:val="00691297"/>
    <w:rsid w:val="00691FE4"/>
    <w:rsid w:val="006924C1"/>
    <w:rsid w:val="00693050"/>
    <w:rsid w:val="006935C1"/>
    <w:rsid w:val="006936C0"/>
    <w:rsid w:val="00696F1B"/>
    <w:rsid w:val="00697DA0"/>
    <w:rsid w:val="006A0688"/>
    <w:rsid w:val="006A0CBF"/>
    <w:rsid w:val="006A1AD1"/>
    <w:rsid w:val="006A2111"/>
    <w:rsid w:val="006A5A74"/>
    <w:rsid w:val="006A7CCD"/>
    <w:rsid w:val="006A7FDD"/>
    <w:rsid w:val="006B135D"/>
    <w:rsid w:val="006C0337"/>
    <w:rsid w:val="006C159A"/>
    <w:rsid w:val="006C5C82"/>
    <w:rsid w:val="006C5E42"/>
    <w:rsid w:val="006C60FD"/>
    <w:rsid w:val="006C6A92"/>
    <w:rsid w:val="006C7DED"/>
    <w:rsid w:val="006D2792"/>
    <w:rsid w:val="006D4468"/>
    <w:rsid w:val="006D6AC9"/>
    <w:rsid w:val="006E180F"/>
    <w:rsid w:val="006E1D88"/>
    <w:rsid w:val="006E3314"/>
    <w:rsid w:val="006E4902"/>
    <w:rsid w:val="006E52B0"/>
    <w:rsid w:val="006E5BA9"/>
    <w:rsid w:val="006F5236"/>
    <w:rsid w:val="006F535D"/>
    <w:rsid w:val="006F7307"/>
    <w:rsid w:val="006F79BE"/>
    <w:rsid w:val="00702D55"/>
    <w:rsid w:val="00703934"/>
    <w:rsid w:val="00704158"/>
    <w:rsid w:val="00705234"/>
    <w:rsid w:val="0070555B"/>
    <w:rsid w:val="007057D9"/>
    <w:rsid w:val="0070599A"/>
    <w:rsid w:val="00706E68"/>
    <w:rsid w:val="00711AC5"/>
    <w:rsid w:val="007120BE"/>
    <w:rsid w:val="00712B78"/>
    <w:rsid w:val="007149B6"/>
    <w:rsid w:val="00714F08"/>
    <w:rsid w:val="00716619"/>
    <w:rsid w:val="0072298D"/>
    <w:rsid w:val="00722E6C"/>
    <w:rsid w:val="0072352B"/>
    <w:rsid w:val="0072548C"/>
    <w:rsid w:val="0072573E"/>
    <w:rsid w:val="0073376D"/>
    <w:rsid w:val="00734E45"/>
    <w:rsid w:val="00736D12"/>
    <w:rsid w:val="00743B25"/>
    <w:rsid w:val="007472F6"/>
    <w:rsid w:val="00752FE0"/>
    <w:rsid w:val="0075432D"/>
    <w:rsid w:val="00754456"/>
    <w:rsid w:val="00755AE5"/>
    <w:rsid w:val="00757467"/>
    <w:rsid w:val="00757666"/>
    <w:rsid w:val="007603A0"/>
    <w:rsid w:val="007604C2"/>
    <w:rsid w:val="00762295"/>
    <w:rsid w:val="00763A7C"/>
    <w:rsid w:val="00766A71"/>
    <w:rsid w:val="00772680"/>
    <w:rsid w:val="00774441"/>
    <w:rsid w:val="007745E1"/>
    <w:rsid w:val="00774B72"/>
    <w:rsid w:val="0077632B"/>
    <w:rsid w:val="00777D38"/>
    <w:rsid w:val="007803B4"/>
    <w:rsid w:val="0078198D"/>
    <w:rsid w:val="00781D84"/>
    <w:rsid w:val="00783AA8"/>
    <w:rsid w:val="007844B3"/>
    <w:rsid w:val="00784B08"/>
    <w:rsid w:val="00785527"/>
    <w:rsid w:val="00790BDD"/>
    <w:rsid w:val="00791CF7"/>
    <w:rsid w:val="00791F4B"/>
    <w:rsid w:val="00793B25"/>
    <w:rsid w:val="00796748"/>
    <w:rsid w:val="00796E9A"/>
    <w:rsid w:val="00797341"/>
    <w:rsid w:val="007A046E"/>
    <w:rsid w:val="007A23B4"/>
    <w:rsid w:val="007A31C2"/>
    <w:rsid w:val="007A4CBC"/>
    <w:rsid w:val="007A69DD"/>
    <w:rsid w:val="007A6BD9"/>
    <w:rsid w:val="007B2BFB"/>
    <w:rsid w:val="007B3E43"/>
    <w:rsid w:val="007B6102"/>
    <w:rsid w:val="007B6289"/>
    <w:rsid w:val="007B72D2"/>
    <w:rsid w:val="007B7F5E"/>
    <w:rsid w:val="007C20BA"/>
    <w:rsid w:val="007C43AC"/>
    <w:rsid w:val="007C4AD2"/>
    <w:rsid w:val="007C5CCE"/>
    <w:rsid w:val="007C6388"/>
    <w:rsid w:val="007C63C9"/>
    <w:rsid w:val="007C6BC3"/>
    <w:rsid w:val="007C6E0E"/>
    <w:rsid w:val="007C71D9"/>
    <w:rsid w:val="007C7854"/>
    <w:rsid w:val="007D12C9"/>
    <w:rsid w:val="007D35D2"/>
    <w:rsid w:val="007D6193"/>
    <w:rsid w:val="007D73EA"/>
    <w:rsid w:val="007D7A00"/>
    <w:rsid w:val="007E0404"/>
    <w:rsid w:val="007E1CA2"/>
    <w:rsid w:val="007E3B65"/>
    <w:rsid w:val="007E4C69"/>
    <w:rsid w:val="007E4D77"/>
    <w:rsid w:val="007E5CE1"/>
    <w:rsid w:val="007E67CF"/>
    <w:rsid w:val="007E69BB"/>
    <w:rsid w:val="007F2877"/>
    <w:rsid w:val="007F347B"/>
    <w:rsid w:val="007F6F36"/>
    <w:rsid w:val="0080078B"/>
    <w:rsid w:val="008009EF"/>
    <w:rsid w:val="00802A80"/>
    <w:rsid w:val="00807B57"/>
    <w:rsid w:val="00807FF7"/>
    <w:rsid w:val="00810618"/>
    <w:rsid w:val="00810933"/>
    <w:rsid w:val="0081211E"/>
    <w:rsid w:val="00813E3F"/>
    <w:rsid w:val="008158A0"/>
    <w:rsid w:val="00820338"/>
    <w:rsid w:val="0082105A"/>
    <w:rsid w:val="00821DB4"/>
    <w:rsid w:val="008220C4"/>
    <w:rsid w:val="00822F8F"/>
    <w:rsid w:val="00825D7F"/>
    <w:rsid w:val="008301E3"/>
    <w:rsid w:val="00830243"/>
    <w:rsid w:val="00830CBC"/>
    <w:rsid w:val="00831EE4"/>
    <w:rsid w:val="0083221E"/>
    <w:rsid w:val="008335CD"/>
    <w:rsid w:val="00833D86"/>
    <w:rsid w:val="0084123C"/>
    <w:rsid w:val="008420DE"/>
    <w:rsid w:val="00845B14"/>
    <w:rsid w:val="00845B2A"/>
    <w:rsid w:val="00850397"/>
    <w:rsid w:val="008518BF"/>
    <w:rsid w:val="008519E9"/>
    <w:rsid w:val="00852DF5"/>
    <w:rsid w:val="0085359A"/>
    <w:rsid w:val="00853CEF"/>
    <w:rsid w:val="008562DD"/>
    <w:rsid w:val="008601C9"/>
    <w:rsid w:val="008605C3"/>
    <w:rsid w:val="008613C2"/>
    <w:rsid w:val="008616FA"/>
    <w:rsid w:val="0086328E"/>
    <w:rsid w:val="00863692"/>
    <w:rsid w:val="00865620"/>
    <w:rsid w:val="00865804"/>
    <w:rsid w:val="00865A96"/>
    <w:rsid w:val="0087268A"/>
    <w:rsid w:val="00875173"/>
    <w:rsid w:val="008762A0"/>
    <w:rsid w:val="00877513"/>
    <w:rsid w:val="00877A8D"/>
    <w:rsid w:val="0088027C"/>
    <w:rsid w:val="0088161C"/>
    <w:rsid w:val="0089256F"/>
    <w:rsid w:val="008928A2"/>
    <w:rsid w:val="00892FE5"/>
    <w:rsid w:val="00893BCA"/>
    <w:rsid w:val="00894058"/>
    <w:rsid w:val="008A1DFA"/>
    <w:rsid w:val="008A1F88"/>
    <w:rsid w:val="008A4AFB"/>
    <w:rsid w:val="008A7712"/>
    <w:rsid w:val="008B075C"/>
    <w:rsid w:val="008B22E6"/>
    <w:rsid w:val="008B382C"/>
    <w:rsid w:val="008B3E0A"/>
    <w:rsid w:val="008B6EC1"/>
    <w:rsid w:val="008B7762"/>
    <w:rsid w:val="008B7B64"/>
    <w:rsid w:val="008B7D82"/>
    <w:rsid w:val="008C1390"/>
    <w:rsid w:val="008C2246"/>
    <w:rsid w:val="008C5BC7"/>
    <w:rsid w:val="008C70AF"/>
    <w:rsid w:val="008D0C84"/>
    <w:rsid w:val="008E093E"/>
    <w:rsid w:val="008E1787"/>
    <w:rsid w:val="008E279A"/>
    <w:rsid w:val="008E4256"/>
    <w:rsid w:val="008E476B"/>
    <w:rsid w:val="008E5667"/>
    <w:rsid w:val="008E7BED"/>
    <w:rsid w:val="008F037D"/>
    <w:rsid w:val="008F20AE"/>
    <w:rsid w:val="008F4F59"/>
    <w:rsid w:val="008F4F83"/>
    <w:rsid w:val="008F73AC"/>
    <w:rsid w:val="00900CAA"/>
    <w:rsid w:val="00900F7D"/>
    <w:rsid w:val="00901AB4"/>
    <w:rsid w:val="009023DF"/>
    <w:rsid w:val="009037D8"/>
    <w:rsid w:val="009057F3"/>
    <w:rsid w:val="00907539"/>
    <w:rsid w:val="0091233A"/>
    <w:rsid w:val="009126D4"/>
    <w:rsid w:val="009129EB"/>
    <w:rsid w:val="00913908"/>
    <w:rsid w:val="009143A3"/>
    <w:rsid w:val="009155A2"/>
    <w:rsid w:val="00920FF3"/>
    <w:rsid w:val="00921B99"/>
    <w:rsid w:val="00922F9E"/>
    <w:rsid w:val="00923A2C"/>
    <w:rsid w:val="00923F80"/>
    <w:rsid w:val="00924630"/>
    <w:rsid w:val="009251D1"/>
    <w:rsid w:val="009255D2"/>
    <w:rsid w:val="00931F0C"/>
    <w:rsid w:val="00932440"/>
    <w:rsid w:val="00932A7F"/>
    <w:rsid w:val="00932AB5"/>
    <w:rsid w:val="00935114"/>
    <w:rsid w:val="00935693"/>
    <w:rsid w:val="009363FE"/>
    <w:rsid w:val="0093666A"/>
    <w:rsid w:val="0093690F"/>
    <w:rsid w:val="00937ABA"/>
    <w:rsid w:val="009401A4"/>
    <w:rsid w:val="00940405"/>
    <w:rsid w:val="00940DE4"/>
    <w:rsid w:val="009462A4"/>
    <w:rsid w:val="0095116B"/>
    <w:rsid w:val="009521F6"/>
    <w:rsid w:val="0095349E"/>
    <w:rsid w:val="009535B6"/>
    <w:rsid w:val="00953C07"/>
    <w:rsid w:val="009546F8"/>
    <w:rsid w:val="00954D27"/>
    <w:rsid w:val="00954EFD"/>
    <w:rsid w:val="00956388"/>
    <w:rsid w:val="00957E40"/>
    <w:rsid w:val="00957E66"/>
    <w:rsid w:val="00957F40"/>
    <w:rsid w:val="00960732"/>
    <w:rsid w:val="00961D89"/>
    <w:rsid w:val="00962557"/>
    <w:rsid w:val="00964DC4"/>
    <w:rsid w:val="00965FB6"/>
    <w:rsid w:val="0096779C"/>
    <w:rsid w:val="009709D0"/>
    <w:rsid w:val="00971A39"/>
    <w:rsid w:val="00973EF1"/>
    <w:rsid w:val="009741CD"/>
    <w:rsid w:val="00974599"/>
    <w:rsid w:val="00974694"/>
    <w:rsid w:val="00974879"/>
    <w:rsid w:val="0097529D"/>
    <w:rsid w:val="00975889"/>
    <w:rsid w:val="00977D26"/>
    <w:rsid w:val="0098166A"/>
    <w:rsid w:val="0098573A"/>
    <w:rsid w:val="00987E2F"/>
    <w:rsid w:val="009943C4"/>
    <w:rsid w:val="00994919"/>
    <w:rsid w:val="0099566A"/>
    <w:rsid w:val="0099610B"/>
    <w:rsid w:val="00997360"/>
    <w:rsid w:val="009A2850"/>
    <w:rsid w:val="009A5DA9"/>
    <w:rsid w:val="009B0E1A"/>
    <w:rsid w:val="009B2187"/>
    <w:rsid w:val="009B262A"/>
    <w:rsid w:val="009B2FE0"/>
    <w:rsid w:val="009B338F"/>
    <w:rsid w:val="009C0C05"/>
    <w:rsid w:val="009C1AAA"/>
    <w:rsid w:val="009C1D9D"/>
    <w:rsid w:val="009C23B5"/>
    <w:rsid w:val="009C407C"/>
    <w:rsid w:val="009C4963"/>
    <w:rsid w:val="009D034F"/>
    <w:rsid w:val="009D1248"/>
    <w:rsid w:val="009D127F"/>
    <w:rsid w:val="009D1E64"/>
    <w:rsid w:val="009D2C1A"/>
    <w:rsid w:val="009D4B91"/>
    <w:rsid w:val="009D7498"/>
    <w:rsid w:val="009D7D27"/>
    <w:rsid w:val="009E10C3"/>
    <w:rsid w:val="009E1934"/>
    <w:rsid w:val="009E5647"/>
    <w:rsid w:val="009E5C4D"/>
    <w:rsid w:val="009E5F49"/>
    <w:rsid w:val="009E6720"/>
    <w:rsid w:val="009F0CA7"/>
    <w:rsid w:val="009F1BAB"/>
    <w:rsid w:val="009F1FD0"/>
    <w:rsid w:val="009F5A0A"/>
    <w:rsid w:val="009F72B1"/>
    <w:rsid w:val="009F73D7"/>
    <w:rsid w:val="009F76C4"/>
    <w:rsid w:val="009F7AA5"/>
    <w:rsid w:val="009F7F95"/>
    <w:rsid w:val="00A01530"/>
    <w:rsid w:val="00A024AD"/>
    <w:rsid w:val="00A02502"/>
    <w:rsid w:val="00A04228"/>
    <w:rsid w:val="00A0460B"/>
    <w:rsid w:val="00A05892"/>
    <w:rsid w:val="00A05A80"/>
    <w:rsid w:val="00A06259"/>
    <w:rsid w:val="00A1021C"/>
    <w:rsid w:val="00A1111A"/>
    <w:rsid w:val="00A112AB"/>
    <w:rsid w:val="00A12001"/>
    <w:rsid w:val="00A12BBC"/>
    <w:rsid w:val="00A1550B"/>
    <w:rsid w:val="00A15EA5"/>
    <w:rsid w:val="00A1661C"/>
    <w:rsid w:val="00A16B9E"/>
    <w:rsid w:val="00A172A2"/>
    <w:rsid w:val="00A17339"/>
    <w:rsid w:val="00A22A83"/>
    <w:rsid w:val="00A26A4D"/>
    <w:rsid w:val="00A30C90"/>
    <w:rsid w:val="00A3318E"/>
    <w:rsid w:val="00A3401D"/>
    <w:rsid w:val="00A345DB"/>
    <w:rsid w:val="00A36128"/>
    <w:rsid w:val="00A36A84"/>
    <w:rsid w:val="00A37CCF"/>
    <w:rsid w:val="00A416FA"/>
    <w:rsid w:val="00A42E98"/>
    <w:rsid w:val="00A45736"/>
    <w:rsid w:val="00A50681"/>
    <w:rsid w:val="00A51BED"/>
    <w:rsid w:val="00A526B8"/>
    <w:rsid w:val="00A54916"/>
    <w:rsid w:val="00A54C74"/>
    <w:rsid w:val="00A56058"/>
    <w:rsid w:val="00A571EF"/>
    <w:rsid w:val="00A6594D"/>
    <w:rsid w:val="00A65DCD"/>
    <w:rsid w:val="00A66A49"/>
    <w:rsid w:val="00A7043E"/>
    <w:rsid w:val="00A7167F"/>
    <w:rsid w:val="00A73614"/>
    <w:rsid w:val="00A74DAB"/>
    <w:rsid w:val="00A775A0"/>
    <w:rsid w:val="00A8106F"/>
    <w:rsid w:val="00A83916"/>
    <w:rsid w:val="00A84D2D"/>
    <w:rsid w:val="00A85BFD"/>
    <w:rsid w:val="00A8645D"/>
    <w:rsid w:val="00A87D3F"/>
    <w:rsid w:val="00A9140D"/>
    <w:rsid w:val="00A91F00"/>
    <w:rsid w:val="00A92CD4"/>
    <w:rsid w:val="00A945F3"/>
    <w:rsid w:val="00AA188E"/>
    <w:rsid w:val="00AA1E0A"/>
    <w:rsid w:val="00AA3ECC"/>
    <w:rsid w:val="00AA6265"/>
    <w:rsid w:val="00AA63FC"/>
    <w:rsid w:val="00AA7D5C"/>
    <w:rsid w:val="00AA7E94"/>
    <w:rsid w:val="00AB3349"/>
    <w:rsid w:val="00AC0363"/>
    <w:rsid w:val="00AC0396"/>
    <w:rsid w:val="00AC1822"/>
    <w:rsid w:val="00AC222F"/>
    <w:rsid w:val="00AC604A"/>
    <w:rsid w:val="00AC645F"/>
    <w:rsid w:val="00AD132A"/>
    <w:rsid w:val="00AD41AC"/>
    <w:rsid w:val="00AD5984"/>
    <w:rsid w:val="00AD5B7D"/>
    <w:rsid w:val="00AD7B7D"/>
    <w:rsid w:val="00AE5C4E"/>
    <w:rsid w:val="00AE66B9"/>
    <w:rsid w:val="00AE7236"/>
    <w:rsid w:val="00AF0194"/>
    <w:rsid w:val="00AF0216"/>
    <w:rsid w:val="00AF1FCD"/>
    <w:rsid w:val="00AF44A0"/>
    <w:rsid w:val="00AF55FD"/>
    <w:rsid w:val="00B03579"/>
    <w:rsid w:val="00B03C18"/>
    <w:rsid w:val="00B04D0C"/>
    <w:rsid w:val="00B07947"/>
    <w:rsid w:val="00B07CF4"/>
    <w:rsid w:val="00B10DBA"/>
    <w:rsid w:val="00B11C71"/>
    <w:rsid w:val="00B153D4"/>
    <w:rsid w:val="00B15560"/>
    <w:rsid w:val="00B15A66"/>
    <w:rsid w:val="00B1690F"/>
    <w:rsid w:val="00B16A0C"/>
    <w:rsid w:val="00B16C6E"/>
    <w:rsid w:val="00B17DE2"/>
    <w:rsid w:val="00B20061"/>
    <w:rsid w:val="00B202BE"/>
    <w:rsid w:val="00B23E36"/>
    <w:rsid w:val="00B2500C"/>
    <w:rsid w:val="00B26C5A"/>
    <w:rsid w:val="00B34108"/>
    <w:rsid w:val="00B34B1F"/>
    <w:rsid w:val="00B35CF2"/>
    <w:rsid w:val="00B372D4"/>
    <w:rsid w:val="00B40EDF"/>
    <w:rsid w:val="00B41134"/>
    <w:rsid w:val="00B415AE"/>
    <w:rsid w:val="00B472E4"/>
    <w:rsid w:val="00B5084E"/>
    <w:rsid w:val="00B50D83"/>
    <w:rsid w:val="00B51F66"/>
    <w:rsid w:val="00B53777"/>
    <w:rsid w:val="00B55315"/>
    <w:rsid w:val="00B604C4"/>
    <w:rsid w:val="00B63F05"/>
    <w:rsid w:val="00B656B9"/>
    <w:rsid w:val="00B65C0A"/>
    <w:rsid w:val="00B674F7"/>
    <w:rsid w:val="00B70801"/>
    <w:rsid w:val="00B710DD"/>
    <w:rsid w:val="00B743CF"/>
    <w:rsid w:val="00B748DA"/>
    <w:rsid w:val="00B74EED"/>
    <w:rsid w:val="00B7673C"/>
    <w:rsid w:val="00B77BB3"/>
    <w:rsid w:val="00B83636"/>
    <w:rsid w:val="00B836E4"/>
    <w:rsid w:val="00B840DA"/>
    <w:rsid w:val="00B84E8C"/>
    <w:rsid w:val="00B86D37"/>
    <w:rsid w:val="00B87B94"/>
    <w:rsid w:val="00B87C5A"/>
    <w:rsid w:val="00B90C8C"/>
    <w:rsid w:val="00B90F41"/>
    <w:rsid w:val="00B91BDB"/>
    <w:rsid w:val="00B92652"/>
    <w:rsid w:val="00B93697"/>
    <w:rsid w:val="00B93A6F"/>
    <w:rsid w:val="00B93AAF"/>
    <w:rsid w:val="00B95B4A"/>
    <w:rsid w:val="00B95DCB"/>
    <w:rsid w:val="00B9737D"/>
    <w:rsid w:val="00B979E6"/>
    <w:rsid w:val="00BA1914"/>
    <w:rsid w:val="00BA244C"/>
    <w:rsid w:val="00BA2C56"/>
    <w:rsid w:val="00BA32F9"/>
    <w:rsid w:val="00BA4F3D"/>
    <w:rsid w:val="00BA5449"/>
    <w:rsid w:val="00BA5D3A"/>
    <w:rsid w:val="00BB3A57"/>
    <w:rsid w:val="00BB42ED"/>
    <w:rsid w:val="00BC0576"/>
    <w:rsid w:val="00BC170A"/>
    <w:rsid w:val="00BC28EB"/>
    <w:rsid w:val="00BC3CF8"/>
    <w:rsid w:val="00BC49E7"/>
    <w:rsid w:val="00BC548A"/>
    <w:rsid w:val="00BC719E"/>
    <w:rsid w:val="00BD0DDF"/>
    <w:rsid w:val="00BD240E"/>
    <w:rsid w:val="00BD5286"/>
    <w:rsid w:val="00BD5C56"/>
    <w:rsid w:val="00BD6C99"/>
    <w:rsid w:val="00BD742D"/>
    <w:rsid w:val="00BE1167"/>
    <w:rsid w:val="00BE28BD"/>
    <w:rsid w:val="00BE4725"/>
    <w:rsid w:val="00BE5148"/>
    <w:rsid w:val="00BF2693"/>
    <w:rsid w:val="00BF3696"/>
    <w:rsid w:val="00BF4741"/>
    <w:rsid w:val="00BF6BB2"/>
    <w:rsid w:val="00BF7BE8"/>
    <w:rsid w:val="00C004D0"/>
    <w:rsid w:val="00C009C8"/>
    <w:rsid w:val="00C013D9"/>
    <w:rsid w:val="00C013DC"/>
    <w:rsid w:val="00C0259A"/>
    <w:rsid w:val="00C04F2A"/>
    <w:rsid w:val="00C06576"/>
    <w:rsid w:val="00C10C58"/>
    <w:rsid w:val="00C12725"/>
    <w:rsid w:val="00C15385"/>
    <w:rsid w:val="00C1604B"/>
    <w:rsid w:val="00C20189"/>
    <w:rsid w:val="00C237AE"/>
    <w:rsid w:val="00C24022"/>
    <w:rsid w:val="00C27748"/>
    <w:rsid w:val="00C30023"/>
    <w:rsid w:val="00C304D2"/>
    <w:rsid w:val="00C30A1F"/>
    <w:rsid w:val="00C35588"/>
    <w:rsid w:val="00C36FAD"/>
    <w:rsid w:val="00C41B7E"/>
    <w:rsid w:val="00C41D18"/>
    <w:rsid w:val="00C42D40"/>
    <w:rsid w:val="00C4403D"/>
    <w:rsid w:val="00C44BDB"/>
    <w:rsid w:val="00C46834"/>
    <w:rsid w:val="00C468F9"/>
    <w:rsid w:val="00C47569"/>
    <w:rsid w:val="00C47F16"/>
    <w:rsid w:val="00C52A4A"/>
    <w:rsid w:val="00C52C52"/>
    <w:rsid w:val="00C53771"/>
    <w:rsid w:val="00C560A9"/>
    <w:rsid w:val="00C5664B"/>
    <w:rsid w:val="00C5790A"/>
    <w:rsid w:val="00C57E06"/>
    <w:rsid w:val="00C611BA"/>
    <w:rsid w:val="00C64BFC"/>
    <w:rsid w:val="00C669A5"/>
    <w:rsid w:val="00C704B3"/>
    <w:rsid w:val="00C70892"/>
    <w:rsid w:val="00C71443"/>
    <w:rsid w:val="00C7297C"/>
    <w:rsid w:val="00C737F6"/>
    <w:rsid w:val="00C7450B"/>
    <w:rsid w:val="00C77161"/>
    <w:rsid w:val="00C7739E"/>
    <w:rsid w:val="00C83147"/>
    <w:rsid w:val="00C85AAB"/>
    <w:rsid w:val="00C8650A"/>
    <w:rsid w:val="00C9016C"/>
    <w:rsid w:val="00C95E28"/>
    <w:rsid w:val="00C97F9C"/>
    <w:rsid w:val="00CA440C"/>
    <w:rsid w:val="00CA644B"/>
    <w:rsid w:val="00CA6AAF"/>
    <w:rsid w:val="00CB118C"/>
    <w:rsid w:val="00CB15CE"/>
    <w:rsid w:val="00CB2390"/>
    <w:rsid w:val="00CC0365"/>
    <w:rsid w:val="00CC0893"/>
    <w:rsid w:val="00CC212A"/>
    <w:rsid w:val="00CC257A"/>
    <w:rsid w:val="00CC2653"/>
    <w:rsid w:val="00CC2963"/>
    <w:rsid w:val="00CC4DA5"/>
    <w:rsid w:val="00CC530D"/>
    <w:rsid w:val="00CC731B"/>
    <w:rsid w:val="00CD076F"/>
    <w:rsid w:val="00CD0A70"/>
    <w:rsid w:val="00CD4BCA"/>
    <w:rsid w:val="00CD5641"/>
    <w:rsid w:val="00CD73F4"/>
    <w:rsid w:val="00CE10A9"/>
    <w:rsid w:val="00CE15BF"/>
    <w:rsid w:val="00CE2822"/>
    <w:rsid w:val="00CE5DE9"/>
    <w:rsid w:val="00CE6412"/>
    <w:rsid w:val="00CF0A49"/>
    <w:rsid w:val="00CF2544"/>
    <w:rsid w:val="00CF3476"/>
    <w:rsid w:val="00CF4AED"/>
    <w:rsid w:val="00CF6CB9"/>
    <w:rsid w:val="00CF6FB8"/>
    <w:rsid w:val="00CF6FF9"/>
    <w:rsid w:val="00CF7478"/>
    <w:rsid w:val="00D00B81"/>
    <w:rsid w:val="00D00CAA"/>
    <w:rsid w:val="00D0281D"/>
    <w:rsid w:val="00D02F62"/>
    <w:rsid w:val="00D03186"/>
    <w:rsid w:val="00D041F5"/>
    <w:rsid w:val="00D05FEB"/>
    <w:rsid w:val="00D1016F"/>
    <w:rsid w:val="00D10588"/>
    <w:rsid w:val="00D114B3"/>
    <w:rsid w:val="00D11860"/>
    <w:rsid w:val="00D124F1"/>
    <w:rsid w:val="00D13193"/>
    <w:rsid w:val="00D14E36"/>
    <w:rsid w:val="00D160E3"/>
    <w:rsid w:val="00D20977"/>
    <w:rsid w:val="00D20BC7"/>
    <w:rsid w:val="00D20F9C"/>
    <w:rsid w:val="00D2167E"/>
    <w:rsid w:val="00D249DE"/>
    <w:rsid w:val="00D318B3"/>
    <w:rsid w:val="00D327F6"/>
    <w:rsid w:val="00D37397"/>
    <w:rsid w:val="00D40C3B"/>
    <w:rsid w:val="00D445EB"/>
    <w:rsid w:val="00D44D9B"/>
    <w:rsid w:val="00D45989"/>
    <w:rsid w:val="00D46938"/>
    <w:rsid w:val="00D52928"/>
    <w:rsid w:val="00D5293B"/>
    <w:rsid w:val="00D56D60"/>
    <w:rsid w:val="00D63BFA"/>
    <w:rsid w:val="00D645E0"/>
    <w:rsid w:val="00D67730"/>
    <w:rsid w:val="00D71947"/>
    <w:rsid w:val="00D72EE7"/>
    <w:rsid w:val="00D73554"/>
    <w:rsid w:val="00D7458B"/>
    <w:rsid w:val="00D75235"/>
    <w:rsid w:val="00D75446"/>
    <w:rsid w:val="00D75686"/>
    <w:rsid w:val="00D75969"/>
    <w:rsid w:val="00D77E28"/>
    <w:rsid w:val="00D80F09"/>
    <w:rsid w:val="00D833F7"/>
    <w:rsid w:val="00D8353D"/>
    <w:rsid w:val="00D83E65"/>
    <w:rsid w:val="00D851FA"/>
    <w:rsid w:val="00D86080"/>
    <w:rsid w:val="00D86ADC"/>
    <w:rsid w:val="00D87E48"/>
    <w:rsid w:val="00D91010"/>
    <w:rsid w:val="00D91F3C"/>
    <w:rsid w:val="00D9562B"/>
    <w:rsid w:val="00D95CC1"/>
    <w:rsid w:val="00DA3A6C"/>
    <w:rsid w:val="00DA407C"/>
    <w:rsid w:val="00DA424C"/>
    <w:rsid w:val="00DA4D60"/>
    <w:rsid w:val="00DA520C"/>
    <w:rsid w:val="00DA5E10"/>
    <w:rsid w:val="00DB0063"/>
    <w:rsid w:val="00DB05D0"/>
    <w:rsid w:val="00DB23BF"/>
    <w:rsid w:val="00DB26D6"/>
    <w:rsid w:val="00DB7266"/>
    <w:rsid w:val="00DC00AE"/>
    <w:rsid w:val="00DC0175"/>
    <w:rsid w:val="00DC0E1B"/>
    <w:rsid w:val="00DC0F87"/>
    <w:rsid w:val="00DC2C2C"/>
    <w:rsid w:val="00DC3994"/>
    <w:rsid w:val="00DC5058"/>
    <w:rsid w:val="00DC62DD"/>
    <w:rsid w:val="00DC7F07"/>
    <w:rsid w:val="00DD111E"/>
    <w:rsid w:val="00DD14D7"/>
    <w:rsid w:val="00DD3C59"/>
    <w:rsid w:val="00DD5289"/>
    <w:rsid w:val="00DD7FD1"/>
    <w:rsid w:val="00DE0030"/>
    <w:rsid w:val="00DE09A5"/>
    <w:rsid w:val="00DE09B0"/>
    <w:rsid w:val="00DE4B6E"/>
    <w:rsid w:val="00DE60A1"/>
    <w:rsid w:val="00DE6697"/>
    <w:rsid w:val="00DE7144"/>
    <w:rsid w:val="00DF5A3D"/>
    <w:rsid w:val="00DF738F"/>
    <w:rsid w:val="00E04B1C"/>
    <w:rsid w:val="00E06631"/>
    <w:rsid w:val="00E13534"/>
    <w:rsid w:val="00E14A2A"/>
    <w:rsid w:val="00E20DEA"/>
    <w:rsid w:val="00E21DE9"/>
    <w:rsid w:val="00E2503F"/>
    <w:rsid w:val="00E27923"/>
    <w:rsid w:val="00E307EC"/>
    <w:rsid w:val="00E3509A"/>
    <w:rsid w:val="00E351E8"/>
    <w:rsid w:val="00E37DB5"/>
    <w:rsid w:val="00E41CCF"/>
    <w:rsid w:val="00E453E5"/>
    <w:rsid w:val="00E47240"/>
    <w:rsid w:val="00E47B0E"/>
    <w:rsid w:val="00E51E9A"/>
    <w:rsid w:val="00E51F6D"/>
    <w:rsid w:val="00E52FC8"/>
    <w:rsid w:val="00E540FE"/>
    <w:rsid w:val="00E5581C"/>
    <w:rsid w:val="00E5606C"/>
    <w:rsid w:val="00E56115"/>
    <w:rsid w:val="00E5611F"/>
    <w:rsid w:val="00E61881"/>
    <w:rsid w:val="00E65ED3"/>
    <w:rsid w:val="00E6668F"/>
    <w:rsid w:val="00E66B7F"/>
    <w:rsid w:val="00E67103"/>
    <w:rsid w:val="00E71478"/>
    <w:rsid w:val="00E72009"/>
    <w:rsid w:val="00E74C57"/>
    <w:rsid w:val="00E74FE4"/>
    <w:rsid w:val="00E75EFC"/>
    <w:rsid w:val="00E765E0"/>
    <w:rsid w:val="00E76763"/>
    <w:rsid w:val="00E76BEC"/>
    <w:rsid w:val="00E77F0C"/>
    <w:rsid w:val="00E802F7"/>
    <w:rsid w:val="00E82C5B"/>
    <w:rsid w:val="00E8346A"/>
    <w:rsid w:val="00E843A0"/>
    <w:rsid w:val="00E903A9"/>
    <w:rsid w:val="00E92754"/>
    <w:rsid w:val="00E96E88"/>
    <w:rsid w:val="00E96F57"/>
    <w:rsid w:val="00E97E2B"/>
    <w:rsid w:val="00EA1703"/>
    <w:rsid w:val="00EA3835"/>
    <w:rsid w:val="00EA3D32"/>
    <w:rsid w:val="00EA4423"/>
    <w:rsid w:val="00EA4D58"/>
    <w:rsid w:val="00EA513D"/>
    <w:rsid w:val="00EA52DB"/>
    <w:rsid w:val="00EA5F28"/>
    <w:rsid w:val="00EA6241"/>
    <w:rsid w:val="00EA62E0"/>
    <w:rsid w:val="00EB0251"/>
    <w:rsid w:val="00EB1422"/>
    <w:rsid w:val="00EB2E07"/>
    <w:rsid w:val="00EB47E4"/>
    <w:rsid w:val="00EB6B1A"/>
    <w:rsid w:val="00EC0A97"/>
    <w:rsid w:val="00EC128D"/>
    <w:rsid w:val="00EC13AD"/>
    <w:rsid w:val="00EC1828"/>
    <w:rsid w:val="00EC33FA"/>
    <w:rsid w:val="00EC443B"/>
    <w:rsid w:val="00EC6CFE"/>
    <w:rsid w:val="00ED13E8"/>
    <w:rsid w:val="00ED273E"/>
    <w:rsid w:val="00ED427D"/>
    <w:rsid w:val="00ED4368"/>
    <w:rsid w:val="00ED4E60"/>
    <w:rsid w:val="00ED5348"/>
    <w:rsid w:val="00ED5D7C"/>
    <w:rsid w:val="00ED6DDF"/>
    <w:rsid w:val="00ED7218"/>
    <w:rsid w:val="00EE105E"/>
    <w:rsid w:val="00EE1DD4"/>
    <w:rsid w:val="00EE2AE4"/>
    <w:rsid w:val="00EE6A4B"/>
    <w:rsid w:val="00EE7320"/>
    <w:rsid w:val="00EF0FF3"/>
    <w:rsid w:val="00EF35DA"/>
    <w:rsid w:val="00EF5324"/>
    <w:rsid w:val="00EF6999"/>
    <w:rsid w:val="00EF7385"/>
    <w:rsid w:val="00EF76CB"/>
    <w:rsid w:val="00EF7F7C"/>
    <w:rsid w:val="00F01357"/>
    <w:rsid w:val="00F060EC"/>
    <w:rsid w:val="00F11225"/>
    <w:rsid w:val="00F1301C"/>
    <w:rsid w:val="00F16EB9"/>
    <w:rsid w:val="00F17F67"/>
    <w:rsid w:val="00F20CEB"/>
    <w:rsid w:val="00F2123E"/>
    <w:rsid w:val="00F228BA"/>
    <w:rsid w:val="00F23CF4"/>
    <w:rsid w:val="00F322ED"/>
    <w:rsid w:val="00F329A8"/>
    <w:rsid w:val="00F34942"/>
    <w:rsid w:val="00F35C81"/>
    <w:rsid w:val="00F36402"/>
    <w:rsid w:val="00F36C91"/>
    <w:rsid w:val="00F36DDF"/>
    <w:rsid w:val="00F415A6"/>
    <w:rsid w:val="00F44A2E"/>
    <w:rsid w:val="00F451BD"/>
    <w:rsid w:val="00F4726E"/>
    <w:rsid w:val="00F50F8E"/>
    <w:rsid w:val="00F514B9"/>
    <w:rsid w:val="00F521A0"/>
    <w:rsid w:val="00F5245F"/>
    <w:rsid w:val="00F53A17"/>
    <w:rsid w:val="00F548F6"/>
    <w:rsid w:val="00F55218"/>
    <w:rsid w:val="00F569E8"/>
    <w:rsid w:val="00F572DE"/>
    <w:rsid w:val="00F61E51"/>
    <w:rsid w:val="00F642FE"/>
    <w:rsid w:val="00F64FAB"/>
    <w:rsid w:val="00F6636B"/>
    <w:rsid w:val="00F66FC2"/>
    <w:rsid w:val="00F67354"/>
    <w:rsid w:val="00F710D0"/>
    <w:rsid w:val="00F73ECA"/>
    <w:rsid w:val="00F74CF9"/>
    <w:rsid w:val="00F80CA3"/>
    <w:rsid w:val="00F8304A"/>
    <w:rsid w:val="00F85B00"/>
    <w:rsid w:val="00F91359"/>
    <w:rsid w:val="00F92D7A"/>
    <w:rsid w:val="00F95B60"/>
    <w:rsid w:val="00F96768"/>
    <w:rsid w:val="00FA271E"/>
    <w:rsid w:val="00FA585B"/>
    <w:rsid w:val="00FB0403"/>
    <w:rsid w:val="00FB11B7"/>
    <w:rsid w:val="00FB140B"/>
    <w:rsid w:val="00FB1757"/>
    <w:rsid w:val="00FB1926"/>
    <w:rsid w:val="00FB3395"/>
    <w:rsid w:val="00FB5478"/>
    <w:rsid w:val="00FB59C4"/>
    <w:rsid w:val="00FB64BA"/>
    <w:rsid w:val="00FC1545"/>
    <w:rsid w:val="00FC1DE4"/>
    <w:rsid w:val="00FC255E"/>
    <w:rsid w:val="00FC7A4D"/>
    <w:rsid w:val="00FD15AC"/>
    <w:rsid w:val="00FD1D73"/>
    <w:rsid w:val="00FD1E80"/>
    <w:rsid w:val="00FD23D4"/>
    <w:rsid w:val="00FD243F"/>
    <w:rsid w:val="00FD4416"/>
    <w:rsid w:val="00FD79B7"/>
    <w:rsid w:val="00FE24F7"/>
    <w:rsid w:val="00FE44F3"/>
    <w:rsid w:val="00FE4B85"/>
    <w:rsid w:val="00FE5BBA"/>
    <w:rsid w:val="00FF019F"/>
    <w:rsid w:val="00FF1753"/>
    <w:rsid w:val="00FF2AE6"/>
    <w:rsid w:val="00FF67F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lang w:val="ru-RU" w:eastAsia="ru-RU" w:bidi="ar-SA"/>
      </w:rPr>
    </w:rPrDefault>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pPr>
      <w:jc w:val="both"/>
    </w:pPr>
    <w:rPr>
      <w:rFonts w:ascii="Times New Roman" w:hAnsi="Times New Roman"/>
    </w:rPr>
  </w:style>
  <w:style w:type="paragraph" w:styleId="10">
    <w:name w:val="heading 1"/>
    <w:link w:val="11"/>
    <w:uiPriority w:val="9"/>
    <w:pPr>
      <w:keepNext/>
      <w:numPr>
        <w:numId w:val="15"/>
      </w:numPr>
      <w:spacing w:before="120" w:after="120"/>
      <w:jc w:val="both"/>
      <w:outlineLvl w:val="0"/>
    </w:pPr>
    <w:rPr>
      <w:rFonts w:ascii="Times New Roman" w:hAnsi="Times New Roman"/>
      <w:b/>
      <w:caps/>
    </w:rPr>
  </w:style>
  <w:style w:type="paragraph" w:styleId="20">
    <w:name w:val="heading 2"/>
    <w:link w:val="21"/>
    <w:uiPriority w:val="9"/>
    <w:semiHidden/>
    <w:pPr>
      <w:numPr>
        <w:ilvl w:val="1"/>
        <w:numId w:val="15"/>
      </w:numPr>
      <w:spacing w:before="120" w:after="120"/>
      <w:jc w:val="both"/>
      <w:outlineLvl w:val="1"/>
    </w:pPr>
    <w:rPr>
      <w:rFonts w:ascii="Times New Roman" w:hAnsi="Times New Roman"/>
    </w:rPr>
  </w:style>
  <w:style w:type="paragraph" w:styleId="3">
    <w:name w:val="heading 3"/>
    <w:link w:val="30"/>
    <w:uiPriority w:val="9"/>
    <w:semiHidden/>
    <w:pPr>
      <w:numPr>
        <w:ilvl w:val="2"/>
        <w:numId w:val="15"/>
      </w:numPr>
      <w:spacing w:before="120" w:after="120"/>
      <w:jc w:val="both"/>
      <w:outlineLvl w:val="2"/>
    </w:pPr>
    <w:rPr>
      <w:rFonts w:ascii="Times New Roman" w:hAnsi="Times New Roman"/>
    </w:rPr>
  </w:style>
  <w:style w:type="paragraph" w:styleId="4">
    <w:name w:val="heading 4"/>
    <w:link w:val="40"/>
    <w:uiPriority w:val="9"/>
    <w:semiHidden/>
    <w:pPr>
      <w:numPr>
        <w:ilvl w:val="3"/>
        <w:numId w:val="15"/>
      </w:numPr>
      <w:spacing w:before="120" w:after="120"/>
      <w:jc w:val="both"/>
      <w:outlineLvl w:val="3"/>
    </w:pPr>
    <w:rPr>
      <w:rFonts w:ascii="Times New Roman" w:hAnsi="Times New Roman"/>
    </w:rPr>
  </w:style>
  <w:style w:type="paragraph" w:styleId="5">
    <w:name w:val="heading 5"/>
    <w:link w:val="50"/>
    <w:uiPriority w:val="9"/>
    <w:semiHidden/>
    <w:pPr>
      <w:numPr>
        <w:ilvl w:val="4"/>
        <w:numId w:val="15"/>
      </w:numPr>
      <w:spacing w:before="120" w:after="120"/>
      <w:jc w:val="both"/>
      <w:outlineLvl w:val="4"/>
    </w:pPr>
    <w:rPr>
      <w:rFonts w:ascii="Times New Roman" w:hAnsi="Times New Roman"/>
      <w:lang w:val="en-GB"/>
    </w:rPr>
  </w:style>
  <w:style w:type="paragraph" w:styleId="6">
    <w:name w:val="heading 6"/>
    <w:next w:val="7"/>
    <w:link w:val="60"/>
    <w:uiPriority w:val="9"/>
    <w:semiHidden/>
    <w:pPr>
      <w:numPr>
        <w:ilvl w:val="5"/>
        <w:numId w:val="15"/>
      </w:numPr>
      <w:spacing w:before="120" w:after="120"/>
      <w:jc w:val="both"/>
      <w:outlineLvl w:val="5"/>
    </w:pPr>
    <w:rPr>
      <w:rFonts w:ascii="Times New Roman" w:hAnsi="Times New Roman"/>
    </w:rPr>
  </w:style>
  <w:style w:type="paragraph" w:styleId="7">
    <w:name w:val="heading 7"/>
    <w:next w:val="8"/>
    <w:link w:val="70"/>
    <w:uiPriority w:val="99"/>
    <w:semiHidden/>
    <w:pPr>
      <w:numPr>
        <w:ilvl w:val="6"/>
        <w:numId w:val="15"/>
      </w:numPr>
      <w:spacing w:before="120" w:after="120"/>
      <w:jc w:val="both"/>
      <w:outlineLvl w:val="6"/>
    </w:pPr>
    <w:rPr>
      <w:rFonts w:ascii="Times New Roman" w:hAnsi="Times New Roman"/>
    </w:rPr>
  </w:style>
  <w:style w:type="paragraph" w:styleId="8">
    <w:name w:val="heading 8"/>
    <w:next w:val="a"/>
    <w:link w:val="80"/>
    <w:uiPriority w:val="99"/>
    <w:semiHidden/>
    <w:pPr>
      <w:keepNext/>
      <w:keepLines/>
      <w:numPr>
        <w:ilvl w:val="7"/>
        <w:numId w:val="15"/>
      </w:numPr>
      <w:spacing w:before="200"/>
      <w:jc w:val="both"/>
      <w:outlineLvl w:val="7"/>
    </w:pPr>
    <w:rPr>
      <w:rFonts w:ascii="Times New Roman" w:hAnsi="Times New Roman"/>
    </w:rPr>
  </w:style>
  <w:style w:type="paragraph" w:styleId="9">
    <w:name w:val="heading 9"/>
    <w:basedOn w:val="a"/>
    <w:next w:val="a"/>
    <w:link w:val="90"/>
    <w:uiPriority w:val="99"/>
    <w:semiHidden/>
    <w:pPr>
      <w:keepNext/>
      <w:keepLines/>
      <w:spacing w:before="200"/>
      <w:outlineLvl w:val="8"/>
    </w:pPr>
    <w:rPr>
      <w:rFonts w:ascii="Cambria" w:hAnsi="Cambria"/>
      <w:i/>
      <w:color w:val="40404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Стиль1"/>
    <w:basedOn w:val="a2"/>
    <w:uiPriority w:val="99"/>
    <w:pPr>
      <w:numPr>
        <w:numId w:val="2"/>
      </w:numPr>
    </w:pPr>
  </w:style>
  <w:style w:type="numbering" w:customStyle="1" w:styleId="2">
    <w:name w:val="Стиль2"/>
    <w:basedOn w:val="1"/>
    <w:uiPriority w:val="99"/>
    <w:pPr>
      <w:numPr>
        <w:numId w:val="9"/>
      </w:numPr>
    </w:pPr>
  </w:style>
  <w:style w:type="character" w:customStyle="1" w:styleId="11">
    <w:name w:val="Заголовок 1 Знак"/>
    <w:link w:val="10"/>
    <w:uiPriority w:val="9"/>
    <w:rPr>
      <w:rFonts w:ascii="Times New Roman" w:hAnsi="Times New Roman"/>
      <w:b/>
      <w:caps/>
    </w:rPr>
  </w:style>
  <w:style w:type="table" w:customStyle="1" w:styleId="12">
    <w:name w:val="Сетка таблицы1"/>
    <w:basedOn w:val="a1"/>
    <w:next w:val="a3"/>
    <w:uiPriority w:val="59"/>
    <w:tblPr/>
  </w:style>
  <w:style w:type="character" w:customStyle="1" w:styleId="13">
    <w:name w:val="Основной шрифт абзаца1"/>
  </w:style>
  <w:style w:type="table" w:customStyle="1" w:styleId="14">
    <w:name w:val="Обычная таблица1"/>
    <w:uiPriority w:val="99"/>
    <w:semiHidden/>
    <w:pPr>
      <w:spacing w:after="200" w:line="276" w:lineRule="auto"/>
    </w:pPr>
    <w:tblPr>
      <w:tblCellMar>
        <w:top w:w="0" w:type="dxa"/>
        <w:left w:w="108" w:type="dxa"/>
        <w:bottom w:w="0" w:type="dxa"/>
        <w:right w:w="108" w:type="dxa"/>
      </w:tblCellMar>
    </w:tblPr>
  </w:style>
  <w:style w:type="character" w:customStyle="1" w:styleId="15">
    <w:name w:val="Гиперссылка1"/>
    <w:basedOn w:val="a0"/>
    <w:uiPriority w:val="99"/>
    <w:rPr>
      <w:color w:val="0563C1"/>
      <w:u w:val="single"/>
    </w:rPr>
  </w:style>
  <w:style w:type="character" w:customStyle="1" w:styleId="21">
    <w:name w:val="Заголовок 2 Знак"/>
    <w:link w:val="20"/>
    <w:uiPriority w:val="9"/>
    <w:semiHidden/>
    <w:rPr>
      <w:rFonts w:ascii="Times New Roman" w:hAnsi="Times New Roman"/>
    </w:rPr>
  </w:style>
  <w:style w:type="paragraph" w:styleId="22">
    <w:name w:val="Body Text 2"/>
    <w:basedOn w:val="a"/>
    <w:link w:val="23"/>
    <w:uiPriority w:val="99"/>
    <w:semiHidden/>
    <w:pPr>
      <w:spacing w:after="120" w:line="480" w:lineRule="auto"/>
    </w:pPr>
  </w:style>
  <w:style w:type="character" w:customStyle="1" w:styleId="23">
    <w:name w:val="Основной текст 2 Знак"/>
    <w:basedOn w:val="a0"/>
    <w:link w:val="22"/>
    <w:uiPriority w:val="99"/>
    <w:semiHidden/>
    <w:rPr>
      <w:rFonts w:ascii="Times New Roman" w:hAnsi="Times New Roman"/>
      <w:sz w:val="22"/>
    </w:rPr>
  </w:style>
  <w:style w:type="table" w:customStyle="1" w:styleId="24">
    <w:name w:val="Обычная таблица2"/>
    <w:uiPriority w:val="99"/>
    <w:semiHidden/>
    <w:pPr>
      <w:spacing w:after="200" w:line="276" w:lineRule="auto"/>
    </w:pPr>
    <w:tblPr>
      <w:tblCellMar>
        <w:top w:w="0" w:type="dxa"/>
        <w:left w:w="108" w:type="dxa"/>
        <w:bottom w:w="0" w:type="dxa"/>
        <w:right w:w="108" w:type="dxa"/>
      </w:tblCellMar>
    </w:tblPr>
  </w:style>
  <w:style w:type="character" w:customStyle="1" w:styleId="30">
    <w:name w:val="Заголовок 3 Знак"/>
    <w:link w:val="3"/>
    <w:uiPriority w:val="9"/>
    <w:semiHidden/>
    <w:rPr>
      <w:rFonts w:ascii="Times New Roman" w:hAnsi="Times New Roman"/>
    </w:rPr>
  </w:style>
  <w:style w:type="paragraph" w:styleId="31">
    <w:name w:val="Body Text 3"/>
    <w:basedOn w:val="a"/>
    <w:link w:val="32"/>
    <w:uiPriority w:val="99"/>
    <w:semiHidden/>
    <w:pPr>
      <w:spacing w:after="120"/>
    </w:pPr>
    <w:rPr>
      <w:sz w:val="16"/>
    </w:rPr>
  </w:style>
  <w:style w:type="character" w:customStyle="1" w:styleId="32">
    <w:name w:val="Основной текст 3 Знак"/>
    <w:link w:val="31"/>
    <w:uiPriority w:val="99"/>
    <w:semiHidden/>
    <w:rPr>
      <w:rFonts w:ascii="Times New Roman" w:hAnsi="Times New Roman"/>
      <w:sz w:val="16"/>
    </w:rPr>
  </w:style>
  <w:style w:type="table" w:customStyle="1" w:styleId="33">
    <w:name w:val="Обычная таблица3"/>
    <w:uiPriority w:val="99"/>
    <w:semiHidden/>
    <w:rPr>
      <w:sz w:val="20"/>
    </w:rPr>
    <w:tblPr>
      <w:tblCellMar>
        <w:top w:w="0" w:type="dxa"/>
        <w:left w:w="108" w:type="dxa"/>
        <w:bottom w:w="0" w:type="dxa"/>
        <w:right w:w="108" w:type="dxa"/>
      </w:tblCellMar>
    </w:tblPr>
  </w:style>
  <w:style w:type="character" w:customStyle="1" w:styleId="40">
    <w:name w:val="Заголовок 4 Знак"/>
    <w:link w:val="4"/>
    <w:uiPriority w:val="9"/>
    <w:semiHidden/>
    <w:rPr>
      <w:rFonts w:ascii="Times New Roman" w:hAnsi="Times New Roman"/>
    </w:rPr>
  </w:style>
  <w:style w:type="table" w:customStyle="1" w:styleId="41">
    <w:name w:val="Обычная таблица4"/>
    <w:uiPriority w:val="99"/>
    <w:semiHidden/>
    <w:rPr>
      <w:sz w:val="20"/>
    </w:rPr>
    <w:tblPr>
      <w:tblCellMar>
        <w:top w:w="0" w:type="dxa"/>
        <w:left w:w="108" w:type="dxa"/>
        <w:bottom w:w="0" w:type="dxa"/>
        <w:right w:w="108" w:type="dxa"/>
      </w:tblCellMar>
    </w:tblPr>
  </w:style>
  <w:style w:type="character" w:customStyle="1" w:styleId="50">
    <w:name w:val="Заголовок 5 Знак"/>
    <w:link w:val="5"/>
    <w:uiPriority w:val="9"/>
    <w:semiHidden/>
    <w:rPr>
      <w:rFonts w:ascii="Times New Roman" w:hAnsi="Times New Roman"/>
      <w:lang w:val="en-GB"/>
    </w:rPr>
  </w:style>
  <w:style w:type="character" w:customStyle="1" w:styleId="60">
    <w:name w:val="Заголовок 6 Знак"/>
    <w:link w:val="6"/>
    <w:uiPriority w:val="9"/>
    <w:semiHidden/>
    <w:rPr>
      <w:rFonts w:ascii="Times New Roman" w:hAnsi="Times New Roman"/>
    </w:rPr>
  </w:style>
  <w:style w:type="character" w:customStyle="1" w:styleId="70">
    <w:name w:val="Заголовок 7 Знак"/>
    <w:link w:val="7"/>
    <w:uiPriority w:val="99"/>
    <w:semiHidden/>
    <w:rPr>
      <w:rFonts w:ascii="Times New Roman" w:hAnsi="Times New Roman"/>
    </w:rPr>
  </w:style>
  <w:style w:type="character" w:customStyle="1" w:styleId="80">
    <w:name w:val="Заголовок 8 Знак"/>
    <w:link w:val="8"/>
    <w:uiPriority w:val="99"/>
    <w:semiHidden/>
    <w:rPr>
      <w:rFonts w:ascii="Times New Roman" w:hAnsi="Times New Roman"/>
    </w:rPr>
  </w:style>
  <w:style w:type="character" w:customStyle="1" w:styleId="90">
    <w:name w:val="Заголовок 9 Знак"/>
    <w:link w:val="9"/>
    <w:uiPriority w:val="99"/>
    <w:semiHidden/>
    <w:rPr>
      <w:rFonts w:ascii="Cambria" w:hAnsi="Cambria"/>
      <w:i/>
      <w:color w:val="404040"/>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4"/>
    <w:uiPriority w:val="99"/>
    <w:rPr>
      <w:rFonts w:ascii="Times New Roman" w:hAnsi="Times New Roman"/>
      <w:sz w:val="20"/>
    </w:rPr>
  </w:style>
  <w:style w:type="paragraph" w:customStyle="1" w:styleId="210">
    <w:name w:val="Основной текст 21"/>
    <w:basedOn w:val="310"/>
    <w:uiPriority w:val="99"/>
    <w:semiHidden/>
    <w:pPr>
      <w:ind w:left="720"/>
    </w:pPr>
  </w:style>
  <w:style w:type="paragraph" w:customStyle="1" w:styleId="310">
    <w:name w:val="Основной текст 31"/>
    <w:basedOn w:val="BodyText4"/>
    <w:uiPriority w:val="99"/>
    <w:semiHidden/>
    <w:pPr>
      <w:ind w:left="1440"/>
    </w:pPr>
  </w:style>
  <w:style w:type="paragraph" w:styleId="a5">
    <w:name w:val="header"/>
    <w:basedOn w:val="a"/>
    <w:link w:val="a6"/>
    <w:uiPriority w:val="99"/>
    <w:pPr>
      <w:tabs>
        <w:tab w:val="center" w:pos="4677"/>
        <w:tab w:val="right" w:pos="9355"/>
      </w:tabs>
    </w:pPr>
  </w:style>
  <w:style w:type="character" w:customStyle="1" w:styleId="a6">
    <w:name w:val="Верхний колонтитул Знак"/>
    <w:basedOn w:val="a0"/>
    <w:link w:val="a5"/>
    <w:uiPriority w:val="99"/>
    <w:rPr>
      <w:rFonts w:ascii="Times New Roman" w:hAnsi="Times New Roman"/>
      <w:sz w:val="22"/>
    </w:rPr>
  </w:style>
  <w:style w:type="paragraph" w:styleId="a7">
    <w:name w:val="footer"/>
    <w:basedOn w:val="a"/>
    <w:link w:val="a8"/>
    <w:uiPriority w:val="99"/>
    <w:semiHidden/>
    <w:pPr>
      <w:tabs>
        <w:tab w:val="center" w:pos="4677"/>
        <w:tab w:val="right" w:pos="9355"/>
      </w:tabs>
    </w:pPr>
  </w:style>
  <w:style w:type="character" w:customStyle="1" w:styleId="a8">
    <w:name w:val="Нижний колонтитул Знак"/>
    <w:basedOn w:val="a0"/>
    <w:link w:val="a7"/>
    <w:uiPriority w:val="99"/>
    <w:semiHidden/>
    <w:rPr>
      <w:rFonts w:ascii="Times New Roman" w:hAnsi="Times New Roman"/>
      <w:sz w:val="22"/>
    </w:rPr>
  </w:style>
  <w:style w:type="paragraph" w:styleId="a9">
    <w:name w:val="Balloon Text"/>
    <w:basedOn w:val="a"/>
    <w:link w:val="aa"/>
    <w:uiPriority w:val="99"/>
    <w:semiHidden/>
    <w:rPr>
      <w:rFonts w:ascii="Tahoma" w:hAnsi="Tahoma"/>
      <w:sz w:val="16"/>
    </w:rPr>
  </w:style>
  <w:style w:type="character" w:customStyle="1" w:styleId="aa">
    <w:name w:val="Текст выноски Знак"/>
    <w:link w:val="a9"/>
    <w:uiPriority w:val="99"/>
    <w:semiHidden/>
    <w:rPr>
      <w:rFonts w:ascii="Tahoma" w:hAnsi="Tahoma"/>
      <w:sz w:val="16"/>
    </w:rPr>
  </w:style>
  <w:style w:type="paragraph" w:customStyle="1" w:styleId="Parties">
    <w:name w:val="Parties"/>
    <w:basedOn w:val="ab"/>
    <w:uiPriority w:val="13"/>
    <w:semiHidden/>
    <w:pPr>
      <w:numPr>
        <w:numId w:val="16"/>
      </w:numPr>
      <w:spacing w:before="120"/>
    </w:pPr>
    <w:rPr>
      <w:lang w:val="en-GB"/>
    </w:rPr>
  </w:style>
  <w:style w:type="paragraph" w:customStyle="1" w:styleId="Recitals">
    <w:name w:val="Recitals"/>
    <w:basedOn w:val="ab"/>
    <w:uiPriority w:val="13"/>
    <w:semiHidden/>
    <w:pPr>
      <w:numPr>
        <w:numId w:val="1"/>
      </w:numPr>
      <w:spacing w:before="120"/>
    </w:pPr>
    <w:rPr>
      <w:lang w:val="en-GB"/>
    </w:rPr>
  </w:style>
  <w:style w:type="paragraph" w:customStyle="1" w:styleId="ac">
    <w:name w:val="Все прописные + жирный"/>
    <w:basedOn w:val="ab"/>
    <w:uiPriority w:val="99"/>
    <w:semiHidden/>
    <w:pPr>
      <w:spacing w:after="220"/>
    </w:pPr>
    <w:rPr>
      <w:b/>
      <w:caps/>
      <w:lang w:val="en-GB"/>
    </w:rPr>
  </w:style>
  <w:style w:type="paragraph" w:styleId="ab">
    <w:name w:val="Body Text"/>
    <w:basedOn w:val="a"/>
    <w:link w:val="ad"/>
    <w:uiPriority w:val="99"/>
    <w:semiHidden/>
    <w:pPr>
      <w:spacing w:after="120"/>
    </w:pPr>
  </w:style>
  <w:style w:type="character" w:customStyle="1" w:styleId="ad">
    <w:name w:val="Основной текст Знак"/>
    <w:basedOn w:val="a0"/>
    <w:link w:val="ab"/>
    <w:uiPriority w:val="99"/>
    <w:semiHidden/>
    <w:rPr>
      <w:rFonts w:ascii="Times New Roman" w:hAnsi="Times New Roman"/>
      <w:sz w:val="22"/>
    </w:rPr>
  </w:style>
  <w:style w:type="paragraph" w:customStyle="1" w:styleId="LBArabic2">
    <w:name w:val="LB Arabic 2"/>
    <w:basedOn w:val="22"/>
    <w:uiPriority w:val="48"/>
    <w:pPr>
      <w:numPr>
        <w:numId w:val="3"/>
      </w:numPr>
      <w:tabs>
        <w:tab w:val="clear" w:pos="1440"/>
        <w:tab w:val="num" w:pos="360"/>
      </w:tabs>
      <w:spacing w:after="0" w:line="240" w:lineRule="auto"/>
    </w:pPr>
    <w:rPr>
      <w:sz w:val="24"/>
    </w:rPr>
  </w:style>
  <w:style w:type="paragraph" w:customStyle="1" w:styleId="LBScheduleHeading">
    <w:name w:val="LB Schedule Heading"/>
    <w:basedOn w:val="ab"/>
    <w:next w:val="LBSchedulePart"/>
    <w:uiPriority w:val="13"/>
    <w:pPr>
      <w:keepNext/>
      <w:pageBreakBefore/>
      <w:spacing w:after="0"/>
      <w:ind w:left="6237"/>
      <w:jc w:val="left"/>
    </w:pPr>
    <w:rPr>
      <w:sz w:val="24"/>
    </w:rPr>
  </w:style>
  <w:style w:type="paragraph" w:customStyle="1" w:styleId="LBScheduleSubheading">
    <w:name w:val="LB Schedule Subheading"/>
    <w:basedOn w:val="ab"/>
    <w:next w:val="a"/>
    <w:uiPriority w:val="13"/>
    <w:pPr>
      <w:keepNext/>
      <w:spacing w:before="60" w:after="60"/>
      <w:jc w:val="center"/>
    </w:pPr>
    <w:rPr>
      <w:b/>
      <w:sz w:val="24"/>
    </w:rPr>
  </w:style>
  <w:style w:type="paragraph" w:customStyle="1" w:styleId="LBSchedulePart">
    <w:name w:val="LB Schedule Part"/>
    <w:basedOn w:val="ab"/>
    <w:uiPriority w:val="13"/>
    <w:pPr>
      <w:keepNext/>
      <w:spacing w:after="0"/>
      <w:ind w:left="6237"/>
      <w:jc w:val="left"/>
    </w:pPr>
    <w:rPr>
      <w:sz w:val="24"/>
    </w:rPr>
  </w:style>
  <w:style w:type="paragraph" w:customStyle="1" w:styleId="LBSchedule5">
    <w:name w:val="LB Schedule 5"/>
    <w:uiPriority w:val="11"/>
    <w:pPr>
      <w:numPr>
        <w:ilvl w:val="4"/>
        <w:numId w:val="20"/>
      </w:numPr>
    </w:pPr>
    <w:rPr>
      <w:rFonts w:ascii="Times New Roman" w:hAnsi="Times New Roman"/>
    </w:rPr>
  </w:style>
  <w:style w:type="paragraph" w:customStyle="1" w:styleId="LBSchedule4">
    <w:name w:val="LB Schedule 4"/>
    <w:uiPriority w:val="11"/>
    <w:pPr>
      <w:numPr>
        <w:ilvl w:val="3"/>
        <w:numId w:val="20"/>
      </w:numPr>
    </w:pPr>
    <w:rPr>
      <w:rFonts w:ascii="Times New Roman" w:hAnsi="Times New Roman"/>
    </w:rPr>
  </w:style>
  <w:style w:type="paragraph" w:customStyle="1" w:styleId="LBSchedule1">
    <w:name w:val="LB Schedule 1"/>
    <w:basedOn w:val="ab"/>
    <w:uiPriority w:val="11"/>
    <w:pPr>
      <w:numPr>
        <w:numId w:val="20"/>
      </w:numPr>
      <w:spacing w:before="60" w:after="60"/>
    </w:pPr>
    <w:rPr>
      <w:b/>
      <w:caps/>
    </w:rPr>
  </w:style>
  <w:style w:type="paragraph" w:customStyle="1" w:styleId="LBSchedule3">
    <w:name w:val="LB Schedule 3"/>
    <w:basedOn w:val="ab"/>
    <w:uiPriority w:val="11"/>
    <w:pPr>
      <w:numPr>
        <w:ilvl w:val="2"/>
        <w:numId w:val="20"/>
      </w:numPr>
      <w:spacing w:after="0"/>
    </w:pPr>
    <w:rPr>
      <w:sz w:val="24"/>
    </w:rPr>
  </w:style>
  <w:style w:type="paragraph" w:customStyle="1" w:styleId="LBSchedule2">
    <w:name w:val="LB Schedule 2"/>
    <w:basedOn w:val="ab"/>
    <w:uiPriority w:val="11"/>
    <w:pPr>
      <w:numPr>
        <w:ilvl w:val="1"/>
        <w:numId w:val="20"/>
      </w:numPr>
      <w:spacing w:after="0"/>
    </w:pPr>
    <w:rPr>
      <w:sz w:val="24"/>
    </w:rPr>
  </w:style>
  <w:style w:type="paragraph" w:customStyle="1" w:styleId="LBArabic1">
    <w:name w:val="LB Arabic 1"/>
    <w:basedOn w:val="ab"/>
    <w:uiPriority w:val="48"/>
    <w:pPr>
      <w:numPr>
        <w:numId w:val="6"/>
      </w:numPr>
      <w:spacing w:after="0"/>
    </w:pPr>
    <w:rPr>
      <w:sz w:val="24"/>
    </w:rPr>
  </w:style>
  <w:style w:type="paragraph" w:customStyle="1" w:styleId="LBArabic3">
    <w:name w:val="LB Arabic 3"/>
    <w:basedOn w:val="31"/>
    <w:uiPriority w:val="48"/>
    <w:pPr>
      <w:numPr>
        <w:numId w:val="5"/>
      </w:numPr>
      <w:spacing w:after="0"/>
    </w:pPr>
    <w:rPr>
      <w:sz w:val="24"/>
    </w:rPr>
  </w:style>
  <w:style w:type="paragraph" w:customStyle="1" w:styleId="LBArabic4">
    <w:name w:val="LB Arabic 4"/>
    <w:basedOn w:val="a"/>
    <w:uiPriority w:val="48"/>
    <w:pPr>
      <w:numPr>
        <w:numId w:val="7"/>
      </w:numPr>
    </w:pPr>
    <w:rPr>
      <w:sz w:val="24"/>
    </w:rPr>
  </w:style>
  <w:style w:type="paragraph" w:customStyle="1" w:styleId="LBArabic5">
    <w:name w:val="LB Arabic 5"/>
    <w:basedOn w:val="a"/>
    <w:uiPriority w:val="48"/>
    <w:pPr>
      <w:numPr>
        <w:numId w:val="8"/>
      </w:numPr>
    </w:pPr>
    <w:rPr>
      <w:sz w:val="24"/>
    </w:rPr>
  </w:style>
  <w:style w:type="paragraph" w:customStyle="1" w:styleId="LBArabic6">
    <w:name w:val="LB Arabic 6"/>
    <w:basedOn w:val="a"/>
    <w:uiPriority w:val="48"/>
    <w:pPr>
      <w:numPr>
        <w:numId w:val="4"/>
      </w:numPr>
    </w:pPr>
    <w:rPr>
      <w:sz w:val="24"/>
    </w:rPr>
  </w:style>
  <w:style w:type="paragraph" w:customStyle="1" w:styleId="BodyText4">
    <w:name w:val="Body Text 4"/>
    <w:basedOn w:val="ab"/>
    <w:uiPriority w:val="3"/>
    <w:semiHidden/>
    <w:pPr>
      <w:spacing w:before="120"/>
      <w:ind w:left="2160"/>
    </w:pPr>
    <w:rPr>
      <w:lang w:val="en-GB"/>
    </w:rPr>
  </w:style>
  <w:style w:type="paragraph" w:customStyle="1" w:styleId="BodyText5">
    <w:name w:val="Body Text 5"/>
    <w:basedOn w:val="ab"/>
    <w:uiPriority w:val="3"/>
    <w:semiHidden/>
    <w:pPr>
      <w:spacing w:before="120"/>
      <w:ind w:left="2880"/>
    </w:pPr>
    <w:rPr>
      <w:lang w:val="en-GB"/>
    </w:rPr>
  </w:style>
  <w:style w:type="paragraph" w:customStyle="1" w:styleId="BodyText6">
    <w:name w:val="Body Text 6"/>
    <w:basedOn w:val="ab"/>
    <w:uiPriority w:val="3"/>
    <w:semiHidden/>
    <w:pPr>
      <w:spacing w:before="120"/>
      <w:ind w:left="3600"/>
    </w:pPr>
    <w:rPr>
      <w:lang w:val="en-GB"/>
    </w:rPr>
  </w:style>
  <w:style w:type="paragraph" w:customStyle="1" w:styleId="BodyText1">
    <w:name w:val="Body Text 1"/>
    <w:basedOn w:val="210"/>
    <w:uiPriority w:val="2"/>
    <w:semiHidden/>
    <w:pPr>
      <w:ind w:left="0"/>
    </w:pPr>
  </w:style>
  <w:style w:type="table" w:styleId="a3">
    <w:name w:val="Table Grid"/>
    <w:basedOn w:val="a1"/>
    <w:uiPriority w:val="59"/>
    <w:tbl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character" w:styleId="ae">
    <w:name w:val="annotation reference"/>
    <w:uiPriority w:val="99"/>
    <w:semiHidden/>
    <w:rPr>
      <w:sz w:val="16"/>
    </w:rPr>
  </w:style>
  <w:style w:type="paragraph" w:styleId="af">
    <w:name w:val="annotation text"/>
    <w:basedOn w:val="a"/>
    <w:link w:val="af0"/>
    <w:uiPriority w:val="99"/>
    <w:semiHidden/>
    <w:rPr>
      <w:sz w:val="20"/>
    </w:rPr>
  </w:style>
  <w:style w:type="character" w:customStyle="1" w:styleId="af0">
    <w:name w:val="Текст примечания Знак"/>
    <w:link w:val="af"/>
    <w:uiPriority w:val="99"/>
    <w:semiHidden/>
    <w:rPr>
      <w:rFonts w:ascii="Times New Roman" w:hAnsi="Times New Roman"/>
      <w:sz w:val="20"/>
    </w:rPr>
  </w:style>
  <w:style w:type="paragraph" w:styleId="af1">
    <w:name w:val="annotation subject"/>
    <w:basedOn w:val="af"/>
    <w:next w:val="af"/>
    <w:link w:val="af2"/>
    <w:uiPriority w:val="99"/>
    <w:semiHidden/>
    <w:rPr>
      <w:b/>
    </w:rPr>
  </w:style>
  <w:style w:type="character" w:customStyle="1" w:styleId="af2">
    <w:name w:val="Тема примечания Знак"/>
    <w:link w:val="af1"/>
    <w:uiPriority w:val="99"/>
    <w:semiHidden/>
    <w:rPr>
      <w:rFonts w:ascii="Times New Roman" w:hAnsi="Times New Roman"/>
      <w:b/>
      <w:sz w:val="20"/>
    </w:rPr>
  </w:style>
  <w:style w:type="paragraph" w:styleId="af3">
    <w:name w:val="footnote text"/>
    <w:basedOn w:val="a"/>
    <w:link w:val="af4"/>
    <w:uiPriority w:val="99"/>
    <w:rPr>
      <w:sz w:val="20"/>
    </w:rPr>
  </w:style>
  <w:style w:type="character" w:customStyle="1" w:styleId="af4">
    <w:name w:val="Текст сноски Знак"/>
    <w:link w:val="af3"/>
    <w:uiPriority w:val="99"/>
    <w:rPr>
      <w:rFonts w:ascii="Times New Roman" w:hAnsi="Times New Roman"/>
    </w:rPr>
  </w:style>
  <w:style w:type="character" w:styleId="af5">
    <w:name w:val="footnote reference"/>
    <w:uiPriority w:val="99"/>
    <w:rPr>
      <w:vertAlign w:val="superscript"/>
    </w:rPr>
  </w:style>
  <w:style w:type="paragraph" w:customStyle="1" w:styleId="Schedule1">
    <w:name w:val="Schedule 1"/>
    <w:basedOn w:val="a"/>
    <w:uiPriority w:val="99"/>
    <w:semiHidden/>
    <w:pPr>
      <w:numPr>
        <w:numId w:val="10"/>
      </w:numPr>
      <w:spacing w:after="140" w:line="290" w:lineRule="auto"/>
      <w:outlineLvl w:val="0"/>
    </w:pPr>
    <w:rPr>
      <w:rFonts w:ascii="Arial" w:hAnsi="Arial"/>
      <w:sz w:val="20"/>
    </w:rPr>
  </w:style>
  <w:style w:type="paragraph" w:customStyle="1" w:styleId="Schedule2">
    <w:name w:val="Schedule 2"/>
    <w:basedOn w:val="a"/>
    <w:uiPriority w:val="99"/>
    <w:semiHidden/>
    <w:pPr>
      <w:numPr>
        <w:ilvl w:val="1"/>
        <w:numId w:val="10"/>
      </w:numPr>
      <w:spacing w:after="140" w:line="290" w:lineRule="auto"/>
      <w:outlineLvl w:val="1"/>
    </w:pPr>
    <w:rPr>
      <w:rFonts w:ascii="Arial" w:hAnsi="Arial"/>
      <w:sz w:val="20"/>
    </w:rPr>
  </w:style>
  <w:style w:type="paragraph" w:customStyle="1" w:styleId="Schedule3">
    <w:name w:val="Schedule 3"/>
    <w:basedOn w:val="a"/>
    <w:uiPriority w:val="99"/>
    <w:semiHidden/>
    <w:pPr>
      <w:numPr>
        <w:ilvl w:val="2"/>
        <w:numId w:val="10"/>
      </w:numPr>
      <w:spacing w:after="140" w:line="290" w:lineRule="auto"/>
      <w:outlineLvl w:val="2"/>
    </w:pPr>
    <w:rPr>
      <w:rFonts w:ascii="Arial" w:hAnsi="Arial"/>
      <w:sz w:val="20"/>
    </w:rPr>
  </w:style>
  <w:style w:type="paragraph" w:customStyle="1" w:styleId="Schedule4">
    <w:name w:val="Schedule 4"/>
    <w:basedOn w:val="a"/>
    <w:uiPriority w:val="99"/>
    <w:semiHidden/>
    <w:pPr>
      <w:numPr>
        <w:ilvl w:val="3"/>
        <w:numId w:val="10"/>
      </w:numPr>
      <w:spacing w:after="140" w:line="290" w:lineRule="auto"/>
      <w:outlineLvl w:val="3"/>
    </w:pPr>
    <w:rPr>
      <w:rFonts w:ascii="Arial" w:hAnsi="Arial"/>
      <w:sz w:val="20"/>
    </w:rPr>
  </w:style>
  <w:style w:type="paragraph" w:customStyle="1" w:styleId="Schedule5">
    <w:name w:val="Schedule 5"/>
    <w:basedOn w:val="a"/>
    <w:uiPriority w:val="99"/>
    <w:semiHidden/>
    <w:pPr>
      <w:numPr>
        <w:ilvl w:val="4"/>
        <w:numId w:val="10"/>
      </w:numPr>
      <w:spacing w:after="140" w:line="290" w:lineRule="auto"/>
      <w:outlineLvl w:val="4"/>
    </w:pPr>
    <w:rPr>
      <w:rFonts w:ascii="Arial" w:hAnsi="Arial"/>
      <w:sz w:val="20"/>
    </w:rPr>
  </w:style>
  <w:style w:type="paragraph" w:customStyle="1" w:styleId="Schedule6">
    <w:name w:val="Schedule 6"/>
    <w:basedOn w:val="a"/>
    <w:uiPriority w:val="99"/>
    <w:semiHidden/>
    <w:pPr>
      <w:numPr>
        <w:ilvl w:val="5"/>
        <w:numId w:val="10"/>
      </w:numPr>
      <w:spacing w:after="140" w:line="290" w:lineRule="auto"/>
      <w:outlineLvl w:val="5"/>
    </w:pPr>
    <w:rPr>
      <w:rFonts w:ascii="Arial" w:hAnsi="Arial"/>
      <w:sz w:val="20"/>
    </w:rPr>
  </w:style>
  <w:style w:type="paragraph" w:customStyle="1" w:styleId="LBSchedule1-Alt">
    <w:name w:val="LB Schedule 1 - Alt"/>
    <w:uiPriority w:val="12"/>
    <w:pPr>
      <w:numPr>
        <w:numId w:val="19"/>
      </w:numPr>
      <w:tabs>
        <w:tab w:val="left" w:pos="720"/>
      </w:tabs>
      <w:spacing w:before="240" w:after="120"/>
      <w:ind w:left="0" w:firstLine="0"/>
      <w:jc w:val="center"/>
    </w:pPr>
    <w:rPr>
      <w:rFonts w:ascii="Times New Roman" w:hAnsi="Times New Roman"/>
      <w:b/>
      <w:caps/>
      <w:sz w:val="24"/>
      <w:lang w:val="en-GB"/>
    </w:rPr>
  </w:style>
  <w:style w:type="paragraph" w:customStyle="1" w:styleId="LBSchedule2-Alt">
    <w:name w:val="LB Schedule 2 - Alt"/>
    <w:uiPriority w:val="12"/>
    <w:pPr>
      <w:numPr>
        <w:ilvl w:val="1"/>
        <w:numId w:val="19"/>
      </w:numPr>
      <w:tabs>
        <w:tab w:val="left" w:pos="720"/>
      </w:tabs>
      <w:jc w:val="both"/>
    </w:pPr>
    <w:rPr>
      <w:rFonts w:ascii="Times New Roman" w:hAnsi="Times New Roman"/>
      <w:sz w:val="24"/>
      <w:lang w:val="en-GB"/>
    </w:rPr>
  </w:style>
  <w:style w:type="paragraph" w:customStyle="1" w:styleId="LBSchedule3-Alt">
    <w:name w:val="LB Schedule 3 - Alt"/>
    <w:uiPriority w:val="12"/>
    <w:pPr>
      <w:numPr>
        <w:ilvl w:val="3"/>
        <w:numId w:val="19"/>
      </w:numPr>
      <w:tabs>
        <w:tab w:val="left" w:pos="1440"/>
      </w:tabs>
      <w:jc w:val="both"/>
    </w:pPr>
    <w:rPr>
      <w:rFonts w:ascii="Times New Roman" w:hAnsi="Times New Roman"/>
      <w:sz w:val="24"/>
      <w:lang w:val="en-GB"/>
    </w:rPr>
  </w:style>
  <w:style w:type="paragraph" w:customStyle="1" w:styleId="LBSchedule4-Alt">
    <w:name w:val="LB Schedule 4 - Alt"/>
    <w:uiPriority w:val="12"/>
    <w:pPr>
      <w:numPr>
        <w:ilvl w:val="4"/>
        <w:numId w:val="19"/>
      </w:numPr>
      <w:tabs>
        <w:tab w:val="left" w:pos="2160"/>
      </w:tabs>
    </w:pPr>
    <w:rPr>
      <w:rFonts w:ascii="Times New Roman" w:hAnsi="Times New Roman"/>
      <w:sz w:val="24"/>
      <w:lang w:val="en-GB"/>
    </w:rPr>
  </w:style>
  <w:style w:type="paragraph" w:customStyle="1" w:styleId="LBSchedule5-Alt">
    <w:name w:val="LB Schedule 5 - Alt"/>
    <w:uiPriority w:val="12"/>
    <w:pPr>
      <w:numPr>
        <w:ilvl w:val="5"/>
        <w:numId w:val="19"/>
      </w:numPr>
      <w:tabs>
        <w:tab w:val="left" w:pos="2880"/>
      </w:tabs>
      <w:jc w:val="both"/>
    </w:pPr>
    <w:rPr>
      <w:rFonts w:ascii="Times New Roman" w:hAnsi="Times New Roman"/>
      <w:sz w:val="24"/>
      <w:lang w:val="en-GB"/>
    </w:rPr>
  </w:style>
  <w:style w:type="paragraph" w:customStyle="1" w:styleId="LBHeading1">
    <w:name w:val="LB Heading 1"/>
    <w:pPr>
      <w:numPr>
        <w:numId w:val="12"/>
      </w:numPr>
      <w:spacing w:before="240" w:after="120"/>
      <w:jc w:val="center"/>
    </w:pPr>
    <w:rPr>
      <w:rFonts w:ascii="Times New Roman" w:hAnsi="Times New Roman"/>
      <w:b/>
      <w:caps/>
      <w:sz w:val="24"/>
    </w:rPr>
  </w:style>
  <w:style w:type="paragraph" w:customStyle="1" w:styleId="LBHeading2">
    <w:name w:val="LB Heading 2"/>
    <w:pPr>
      <w:numPr>
        <w:ilvl w:val="1"/>
        <w:numId w:val="12"/>
      </w:numPr>
      <w:jc w:val="both"/>
    </w:pPr>
    <w:rPr>
      <w:rFonts w:ascii="Times New Roman" w:hAnsi="Times New Roman"/>
      <w:sz w:val="24"/>
    </w:rPr>
  </w:style>
  <w:style w:type="paragraph" w:customStyle="1" w:styleId="LBHeading3">
    <w:name w:val="LB Heading 3"/>
    <w:pPr>
      <w:numPr>
        <w:ilvl w:val="3"/>
        <w:numId w:val="12"/>
      </w:numPr>
      <w:jc w:val="both"/>
    </w:pPr>
    <w:rPr>
      <w:rFonts w:ascii="Times New Roman" w:hAnsi="Times New Roman"/>
      <w:sz w:val="24"/>
    </w:rPr>
  </w:style>
  <w:style w:type="paragraph" w:customStyle="1" w:styleId="LBHeading3-111">
    <w:name w:val="LB Heading 3 - 1.1.1"/>
    <w:uiPriority w:val="99"/>
    <w:semiHidden/>
    <w:pPr>
      <w:numPr>
        <w:ilvl w:val="2"/>
        <w:numId w:val="12"/>
      </w:numPr>
      <w:spacing w:before="120" w:after="120"/>
      <w:jc w:val="both"/>
    </w:pPr>
    <w:rPr>
      <w:rFonts w:ascii="Times New Roman" w:hAnsi="Times New Roman"/>
      <w:lang w:val="en-US"/>
    </w:rPr>
  </w:style>
  <w:style w:type="paragraph" w:customStyle="1" w:styleId="LBHeading4">
    <w:name w:val="LB Heading 4"/>
    <w:pPr>
      <w:numPr>
        <w:ilvl w:val="4"/>
        <w:numId w:val="12"/>
      </w:numPr>
      <w:jc w:val="both"/>
    </w:pPr>
    <w:rPr>
      <w:rFonts w:ascii="Times New Roman" w:hAnsi="Times New Roman"/>
      <w:sz w:val="24"/>
    </w:rPr>
  </w:style>
  <w:style w:type="paragraph" w:customStyle="1" w:styleId="LBHeading5">
    <w:name w:val="LB Heading 5"/>
    <w:pPr>
      <w:numPr>
        <w:ilvl w:val="5"/>
        <w:numId w:val="12"/>
      </w:numPr>
      <w:jc w:val="both"/>
    </w:pPr>
    <w:rPr>
      <w:rFonts w:ascii="Times New Roman" w:hAnsi="Times New Roman"/>
    </w:rPr>
  </w:style>
  <w:style w:type="paragraph" w:customStyle="1" w:styleId="LBHeading1-Alt">
    <w:name w:val="LB Heading 1 - Alt"/>
    <w:uiPriority w:val="1"/>
    <w:pPr>
      <w:numPr>
        <w:numId w:val="11"/>
      </w:numPr>
      <w:tabs>
        <w:tab w:val="left" w:pos="720"/>
      </w:tabs>
      <w:spacing w:before="240" w:after="120"/>
      <w:jc w:val="center"/>
    </w:pPr>
    <w:rPr>
      <w:rFonts w:ascii="Times New Roman" w:hAnsi="Times New Roman"/>
      <w:b/>
      <w:caps/>
      <w:sz w:val="24"/>
      <w:lang w:val="en-GB"/>
    </w:rPr>
  </w:style>
  <w:style w:type="paragraph" w:customStyle="1" w:styleId="LBHeading2-Alt">
    <w:name w:val="LB Heading 2 - Alt"/>
    <w:uiPriority w:val="1"/>
    <w:pPr>
      <w:numPr>
        <w:ilvl w:val="1"/>
        <w:numId w:val="11"/>
      </w:numPr>
      <w:jc w:val="both"/>
    </w:pPr>
    <w:rPr>
      <w:rFonts w:ascii="Times New Roman" w:hAnsi="Times New Roman"/>
      <w:sz w:val="24"/>
      <w:lang w:val="en-GB"/>
    </w:rPr>
  </w:style>
  <w:style w:type="paragraph" w:customStyle="1" w:styleId="LBHeading3-Alt">
    <w:name w:val="LB Heading 3 - Alt"/>
    <w:uiPriority w:val="1"/>
    <w:pPr>
      <w:numPr>
        <w:ilvl w:val="3"/>
        <w:numId w:val="11"/>
      </w:numPr>
      <w:jc w:val="both"/>
    </w:pPr>
    <w:rPr>
      <w:rFonts w:ascii="Times New Roman" w:hAnsi="Times New Roman"/>
      <w:sz w:val="24"/>
      <w:lang w:val="en-GB"/>
    </w:rPr>
  </w:style>
  <w:style w:type="paragraph" w:customStyle="1" w:styleId="LBHeading3-111Alt">
    <w:name w:val="LB Heading 3 - 1.1.1 Alt"/>
    <w:uiPriority w:val="99"/>
    <w:semiHidden/>
    <w:pPr>
      <w:numPr>
        <w:ilvl w:val="2"/>
        <w:numId w:val="11"/>
      </w:numPr>
      <w:tabs>
        <w:tab w:val="left" w:pos="720"/>
      </w:tabs>
      <w:spacing w:before="120" w:after="120"/>
      <w:jc w:val="both"/>
    </w:pPr>
    <w:rPr>
      <w:rFonts w:ascii="Times New Roman" w:hAnsi="Times New Roman"/>
    </w:rPr>
  </w:style>
  <w:style w:type="paragraph" w:customStyle="1" w:styleId="LBHeading4-Alt">
    <w:name w:val="LB Heading 4 - Alt"/>
    <w:uiPriority w:val="1"/>
    <w:pPr>
      <w:numPr>
        <w:ilvl w:val="4"/>
        <w:numId w:val="11"/>
      </w:numPr>
      <w:jc w:val="both"/>
    </w:pPr>
    <w:rPr>
      <w:rFonts w:ascii="Times New Roman" w:hAnsi="Times New Roman"/>
      <w:sz w:val="24"/>
      <w:lang w:val="en-GB"/>
    </w:rPr>
  </w:style>
  <w:style w:type="paragraph" w:customStyle="1" w:styleId="LBHeading5-Alt">
    <w:name w:val="LB Heading 5 - Alt"/>
    <w:uiPriority w:val="1"/>
    <w:pPr>
      <w:numPr>
        <w:ilvl w:val="5"/>
        <w:numId w:val="11"/>
      </w:numPr>
      <w:jc w:val="both"/>
    </w:pPr>
    <w:rPr>
      <w:rFonts w:ascii="Times New Roman" w:hAnsi="Times New Roman"/>
      <w:sz w:val="24"/>
      <w:lang w:val="en-GB"/>
    </w:rPr>
  </w:style>
  <w:style w:type="paragraph" w:customStyle="1" w:styleId="Parties-Alt">
    <w:name w:val="Parties - Alt"/>
    <w:uiPriority w:val="13"/>
    <w:semiHidden/>
    <w:pPr>
      <w:numPr>
        <w:ilvl w:val="1"/>
        <w:numId w:val="14"/>
      </w:numPr>
      <w:spacing w:before="120" w:after="120"/>
      <w:jc w:val="both"/>
    </w:pPr>
    <w:rPr>
      <w:rFonts w:ascii="Times New Roman" w:hAnsi="Times New Roman"/>
    </w:rPr>
  </w:style>
  <w:style w:type="paragraph" w:customStyle="1" w:styleId="Recitals-Alt">
    <w:name w:val="Recitals - Alt"/>
    <w:uiPriority w:val="13"/>
    <w:semiHidden/>
    <w:pPr>
      <w:numPr>
        <w:numId w:val="14"/>
      </w:numPr>
      <w:spacing w:before="120" w:after="120"/>
      <w:jc w:val="both"/>
    </w:pPr>
    <w:rPr>
      <w:rFonts w:ascii="Times New Roman" w:hAnsi="Times New Roman"/>
    </w:rPr>
  </w:style>
  <w:style w:type="paragraph" w:customStyle="1" w:styleId="LBSchedule3-111Alt">
    <w:name w:val="LB Schedule 3 - 1.1.1 Alt"/>
    <w:uiPriority w:val="99"/>
    <w:semiHidden/>
    <w:pPr>
      <w:numPr>
        <w:ilvl w:val="2"/>
        <w:numId w:val="19"/>
      </w:numPr>
      <w:tabs>
        <w:tab w:val="left" w:pos="720"/>
      </w:tabs>
      <w:spacing w:before="120" w:after="120"/>
      <w:jc w:val="both"/>
    </w:pPr>
    <w:rPr>
      <w:rFonts w:ascii="Times New Roman" w:hAnsi="Times New Roman"/>
      <w:lang w:val="en-US"/>
    </w:rPr>
  </w:style>
  <w:style w:type="paragraph" w:customStyle="1" w:styleId="LBArabic1-Alt">
    <w:name w:val="LB Arabic 1 - Alt"/>
    <w:uiPriority w:val="49"/>
    <w:pPr>
      <w:numPr>
        <w:numId w:val="13"/>
      </w:numPr>
      <w:jc w:val="both"/>
    </w:pPr>
    <w:rPr>
      <w:rFonts w:ascii="Times New Roman" w:hAnsi="Times New Roman"/>
      <w:sz w:val="24"/>
      <w:lang w:val="en-GB"/>
    </w:rPr>
  </w:style>
  <w:style w:type="paragraph" w:customStyle="1" w:styleId="LBArabic2-Alt">
    <w:name w:val="LB Arabic 2 - Alt"/>
    <w:uiPriority w:val="49"/>
    <w:pPr>
      <w:numPr>
        <w:ilvl w:val="1"/>
        <w:numId w:val="13"/>
      </w:numPr>
      <w:jc w:val="both"/>
    </w:pPr>
    <w:rPr>
      <w:rFonts w:ascii="Times New Roman" w:hAnsi="Times New Roman"/>
      <w:sz w:val="24"/>
      <w:lang w:val="en-GB"/>
    </w:rPr>
  </w:style>
  <w:style w:type="paragraph" w:customStyle="1" w:styleId="LBArabic3-Alt">
    <w:name w:val="LB Arabic 3 - Alt"/>
    <w:uiPriority w:val="49"/>
    <w:pPr>
      <w:numPr>
        <w:ilvl w:val="2"/>
        <w:numId w:val="13"/>
      </w:numPr>
      <w:jc w:val="both"/>
    </w:pPr>
    <w:rPr>
      <w:rFonts w:ascii="Times New Roman" w:hAnsi="Times New Roman"/>
      <w:sz w:val="24"/>
      <w:lang w:val="en-GB"/>
    </w:rPr>
  </w:style>
  <w:style w:type="paragraph" w:customStyle="1" w:styleId="LBArabic4-Alt">
    <w:name w:val="LB Arabic 4 - Alt"/>
    <w:uiPriority w:val="49"/>
    <w:pPr>
      <w:numPr>
        <w:ilvl w:val="3"/>
        <w:numId w:val="13"/>
      </w:numPr>
      <w:jc w:val="both"/>
    </w:pPr>
    <w:rPr>
      <w:rFonts w:ascii="Times New Roman" w:hAnsi="Times New Roman"/>
      <w:sz w:val="24"/>
      <w:lang w:val="en-GB"/>
    </w:rPr>
  </w:style>
  <w:style w:type="paragraph" w:customStyle="1" w:styleId="LBArabic5-Alt">
    <w:name w:val="LB Arabic 5 - Alt"/>
    <w:uiPriority w:val="49"/>
    <w:pPr>
      <w:numPr>
        <w:ilvl w:val="4"/>
        <w:numId w:val="13"/>
      </w:numPr>
      <w:jc w:val="both"/>
    </w:pPr>
    <w:rPr>
      <w:rFonts w:ascii="Times New Roman" w:hAnsi="Times New Roman"/>
      <w:sz w:val="24"/>
      <w:lang w:val="en-GB"/>
    </w:rPr>
  </w:style>
  <w:style w:type="paragraph" w:customStyle="1" w:styleId="LBArabic6-Alt">
    <w:name w:val="LB Arabic 6 - Alt"/>
    <w:uiPriority w:val="49"/>
    <w:pPr>
      <w:numPr>
        <w:ilvl w:val="5"/>
        <w:numId w:val="13"/>
      </w:numPr>
      <w:jc w:val="both"/>
    </w:pPr>
    <w:rPr>
      <w:rFonts w:ascii="Times New Roman" w:hAnsi="Times New Roman"/>
      <w:sz w:val="24"/>
      <w:lang w:val="en-GB"/>
    </w:rPr>
  </w:style>
  <w:style w:type="paragraph" w:customStyle="1" w:styleId="BdyText2">
    <w:name w:val="Bоdy Text 2"/>
    <w:uiPriority w:val="2"/>
    <w:semiHidden/>
    <w:pPr>
      <w:spacing w:before="120" w:after="120"/>
      <w:ind w:left="720"/>
      <w:jc w:val="both"/>
    </w:pPr>
    <w:rPr>
      <w:rFonts w:ascii="Times New Roman" w:hAnsi="Times New Roman"/>
    </w:r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17"/>
      </w:numPr>
      <w:jc w:val="both"/>
    </w:pPr>
    <w:rPr>
      <w:rFonts w:ascii="Times New Roman" w:hAnsi="Times New Roman"/>
      <w:sz w:val="24"/>
    </w:rPr>
  </w:style>
  <w:style w:type="paragraph" w:customStyle="1" w:styleId="LBScheduleParties-Alt">
    <w:name w:val="LB Schedule Parties - Alt"/>
    <w:pPr>
      <w:numPr>
        <w:numId w:val="18"/>
      </w:numPr>
      <w:jc w:val="both"/>
    </w:pPr>
    <w:rPr>
      <w:rFonts w:ascii="Times New Roman" w:hAnsi="Times New Roman"/>
      <w:sz w:val="24"/>
      <w:lang w:val="en-GB"/>
    </w:rPr>
  </w:style>
  <w:style w:type="paragraph" w:styleId="af6">
    <w:name w:val="List Paragraph"/>
    <w:basedOn w:val="a"/>
    <w:link w:val="af7"/>
    <w:uiPriority w:val="34"/>
    <w:pPr>
      <w:ind w:left="720"/>
      <w:contextualSpacing/>
    </w:pPr>
  </w:style>
  <w:style w:type="paragraph" w:customStyle="1" w:styleId="LBSimple1">
    <w:name w:val="LB Simple 1"/>
    <w:uiPriority w:val="15"/>
    <w:pPr>
      <w:numPr>
        <w:numId w:val="21"/>
      </w:numPr>
      <w:jc w:val="both"/>
    </w:pPr>
    <w:rPr>
      <w:rFonts w:ascii="Times New Roman" w:hAnsi="Times New Roman"/>
      <w:sz w:val="24"/>
    </w:rPr>
  </w:style>
  <w:style w:type="paragraph" w:customStyle="1" w:styleId="LBSimple1-Alt">
    <w:name w:val="LB Simple 1 - Alt"/>
    <w:uiPriority w:val="16"/>
    <w:pPr>
      <w:numPr>
        <w:numId w:val="22"/>
      </w:numPr>
      <w:jc w:val="both"/>
    </w:pPr>
    <w:rPr>
      <w:rFonts w:ascii="Times New Roman" w:hAnsi="Times New Roman"/>
      <w:sz w:val="24"/>
      <w:lang w:val="en-GB"/>
    </w:rPr>
  </w:style>
  <w:style w:type="paragraph" w:customStyle="1" w:styleId="LBSimple2">
    <w:name w:val="LB Simple 2"/>
    <w:uiPriority w:val="15"/>
    <w:pPr>
      <w:numPr>
        <w:ilvl w:val="1"/>
        <w:numId w:val="21"/>
      </w:numPr>
      <w:jc w:val="both"/>
    </w:pPr>
    <w:rPr>
      <w:rFonts w:ascii="Times New Roman" w:hAnsi="Times New Roman"/>
      <w:sz w:val="24"/>
    </w:rPr>
  </w:style>
  <w:style w:type="paragraph" w:customStyle="1" w:styleId="LBSimple2-Alt">
    <w:name w:val="LB Simple 2 - Alt"/>
    <w:uiPriority w:val="16"/>
    <w:pPr>
      <w:numPr>
        <w:ilvl w:val="1"/>
        <w:numId w:val="22"/>
      </w:numPr>
      <w:jc w:val="both"/>
    </w:pPr>
    <w:rPr>
      <w:rFonts w:ascii="Times New Roman" w:hAnsi="Times New Roman"/>
      <w:sz w:val="24"/>
      <w:lang w:val="en-GB"/>
    </w:rPr>
  </w:style>
  <w:style w:type="paragraph" w:customStyle="1" w:styleId="LBSimple3-Alt">
    <w:name w:val="LB Simple 3 - Alt"/>
    <w:uiPriority w:val="16"/>
    <w:pPr>
      <w:numPr>
        <w:ilvl w:val="2"/>
        <w:numId w:val="22"/>
      </w:numPr>
      <w:jc w:val="both"/>
    </w:pPr>
    <w:rPr>
      <w:rFonts w:ascii="Times New Roman" w:hAnsi="Times New Roman"/>
      <w:sz w:val="24"/>
      <w:lang w:val="en-GB"/>
    </w:rPr>
  </w:style>
  <w:style w:type="paragraph" w:customStyle="1" w:styleId="LBSimple3">
    <w:name w:val="LB Simple 3"/>
    <w:uiPriority w:val="15"/>
    <w:pPr>
      <w:numPr>
        <w:ilvl w:val="2"/>
        <w:numId w:val="21"/>
      </w:numPr>
      <w:jc w:val="both"/>
    </w:pPr>
    <w:rPr>
      <w:rFonts w:ascii="Times New Roman" w:hAnsi="Times New Roman"/>
      <w:sz w:val="24"/>
    </w:rPr>
  </w:style>
  <w:style w:type="paragraph" w:customStyle="1" w:styleId="LBGovstyle1">
    <w:name w:val="LB Gov style 1"/>
    <w:uiPriority w:val="98"/>
    <w:pPr>
      <w:numPr>
        <w:numId w:val="29"/>
      </w:numPr>
      <w:spacing w:before="240" w:after="120"/>
      <w:jc w:val="center"/>
    </w:pPr>
    <w:rPr>
      <w:rFonts w:ascii="Times New Roman" w:hAnsi="Times New Roman"/>
      <w:b/>
      <w:sz w:val="24"/>
    </w:rPr>
  </w:style>
  <w:style w:type="paragraph" w:customStyle="1" w:styleId="LBGovstyle2">
    <w:name w:val="LB Gov style 2"/>
    <w:uiPriority w:val="98"/>
    <w:pPr>
      <w:numPr>
        <w:ilvl w:val="1"/>
        <w:numId w:val="29"/>
      </w:numPr>
      <w:jc w:val="both"/>
    </w:pPr>
    <w:rPr>
      <w:rFonts w:ascii="Times New Roman" w:hAnsi="Times New Roman"/>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3"/>
      </w:numPr>
      <w:spacing w:before="240" w:after="120"/>
      <w:ind w:left="0" w:firstLine="0"/>
      <w:jc w:val="center"/>
    </w:pPr>
    <w:rPr>
      <w:rFonts w:ascii="Times New Roman" w:hAnsi="Times New Roman"/>
      <w:b/>
      <w:sz w:val="24"/>
      <w:lang w:val="en-US"/>
    </w:rPr>
  </w:style>
  <w:style w:type="character" w:customStyle="1" w:styleId="LBGovstyle1-Alt0">
    <w:name w:val="LB Gov style 1 - Alt Знак"/>
    <w:basedOn w:val="a0"/>
    <w:link w:val="LBGovstyle1-Alt"/>
    <w:uiPriority w:val="99"/>
    <w:rPr>
      <w:rFonts w:ascii="Times New Roman" w:hAnsi="Times New Roman"/>
      <w:b/>
      <w:sz w:val="24"/>
      <w:lang w:val="en-US"/>
    </w:rPr>
  </w:style>
  <w:style w:type="paragraph" w:customStyle="1" w:styleId="LBGovstyle2-Alt">
    <w:name w:val="LB Gov style 2 - Alt"/>
    <w:uiPriority w:val="99"/>
    <w:pPr>
      <w:numPr>
        <w:ilvl w:val="1"/>
        <w:numId w:val="23"/>
      </w:numPr>
      <w:ind w:left="0" w:firstLine="0"/>
      <w:jc w:val="both"/>
    </w:pPr>
    <w:rPr>
      <w:rFonts w:ascii="Times New Roman" w:hAnsi="Times New Roman"/>
      <w:sz w:val="24"/>
      <w:lang w:val="en-US"/>
    </w:rPr>
  </w:style>
  <w:style w:type="paragraph" w:customStyle="1" w:styleId="LBGovstyle3-Alt">
    <w:name w:val="LB Gov style 3 - Alt"/>
    <w:uiPriority w:val="99"/>
    <w:pPr>
      <w:numPr>
        <w:ilvl w:val="2"/>
        <w:numId w:val="23"/>
      </w:numPr>
      <w:ind w:left="0" w:firstLine="0"/>
      <w:jc w:val="both"/>
    </w:pPr>
    <w:rPr>
      <w:rFonts w:ascii="Times New Roman" w:hAnsi="Times New Roman"/>
      <w:sz w:val="24"/>
      <w:lang w:val="en-US"/>
    </w:rPr>
  </w:style>
  <w:style w:type="paragraph" w:customStyle="1" w:styleId="LBGovstyle4-Alt">
    <w:name w:val="LB Gov style 4 - Alt"/>
    <w:uiPriority w:val="99"/>
    <w:pPr>
      <w:numPr>
        <w:ilvl w:val="3"/>
        <w:numId w:val="23"/>
      </w:numPr>
      <w:jc w:val="both"/>
    </w:pPr>
    <w:rPr>
      <w:rFonts w:ascii="Times New Roman" w:hAnsi="Times New Roman"/>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5"/>
        <w:numId w:val="29"/>
      </w:numPr>
    </w:pPr>
    <w:rPr>
      <w:sz w:val="24"/>
      <w:lang w:val="en-US"/>
    </w:rPr>
  </w:style>
  <w:style w:type="paragraph" w:customStyle="1" w:styleId="LBScheduleBodytext">
    <w:name w:val="LB Schedule Body text"/>
    <w:basedOn w:val="BodyText1"/>
    <w:uiPriority w:val="99"/>
    <w:pPr>
      <w:spacing w:before="60" w:after="60"/>
      <w:jc w:val="left"/>
    </w:pPr>
    <w:rPr>
      <w:sz w:val="24"/>
    </w:rPr>
  </w:style>
  <w:style w:type="character" w:customStyle="1" w:styleId="af7">
    <w:name w:val="Абзац списка Знак"/>
    <w:link w:val="af6"/>
    <w:uiPriority w:val="34"/>
    <w:rPr>
      <w:rFonts w:ascii="Times New Roman" w:hAnsi="Times New Roman"/>
      <w:sz w:val="22"/>
    </w:rPr>
  </w:style>
  <w:style w:type="paragraph" w:customStyle="1" w:styleId="LBGovStyle7">
    <w:name w:val="LB Gov Style 7"/>
    <w:basedOn w:val="LBGovstyle6"/>
    <w:uiPriority w:val="98"/>
    <w:pPr>
      <w:numPr>
        <w:ilvl w:val="6"/>
      </w:numPr>
    </w:pPr>
  </w:style>
  <w:style w:type="numbering" w:customStyle="1" w:styleId="LFO24">
    <w:name w:val="LFO24"/>
    <w:basedOn w:val="a2"/>
    <w:pPr>
      <w:numPr>
        <w:numId w:val="24"/>
      </w:numPr>
    </w:pPr>
  </w:style>
  <w:style w:type="paragraph" w:customStyle="1" w:styleId="LBRoman1-Alt">
    <w:name w:val="LB Roman 1 - Alt"/>
    <w:uiPriority w:val="50"/>
    <w:pPr>
      <w:spacing w:before="120" w:after="120"/>
      <w:ind w:left="720" w:hanging="720"/>
      <w:jc w:val="both"/>
    </w:pPr>
    <w:rPr>
      <w:rFonts w:ascii="Times New Roman" w:hAnsi="Times New Roman"/>
      <w:lang w:val="en-GB"/>
    </w:rPr>
  </w:style>
  <w:style w:type="paragraph" w:customStyle="1" w:styleId="LBRoman2-Alt">
    <w:name w:val="LB Roman 2 - Alt"/>
    <w:uiPriority w:val="50"/>
    <w:pPr>
      <w:spacing w:before="120" w:after="120"/>
      <w:ind w:left="1440" w:hanging="720"/>
      <w:jc w:val="both"/>
    </w:pPr>
    <w:rPr>
      <w:rFonts w:ascii="Times New Roman" w:hAnsi="Times New Roman"/>
      <w:lang w:val="en-GB"/>
    </w:rPr>
  </w:style>
  <w:style w:type="paragraph" w:customStyle="1" w:styleId="LBRoman3-Alt">
    <w:name w:val="LB Roman 3 - Alt"/>
    <w:uiPriority w:val="50"/>
    <w:pPr>
      <w:tabs>
        <w:tab w:val="num" w:pos="1440"/>
      </w:tabs>
      <w:spacing w:before="120" w:after="120"/>
      <w:ind w:left="2160" w:hanging="720"/>
      <w:jc w:val="both"/>
    </w:pPr>
    <w:rPr>
      <w:rFonts w:ascii="Times New Roman" w:hAnsi="Times New Roman"/>
      <w:lang w:val="en-GB"/>
    </w:rPr>
  </w:style>
  <w:style w:type="paragraph" w:customStyle="1" w:styleId="LBRoman4-Alt">
    <w:name w:val="LB Roman 4 - Alt"/>
    <w:uiPriority w:val="50"/>
    <w:pPr>
      <w:tabs>
        <w:tab w:val="num" w:pos="2160"/>
      </w:tabs>
      <w:spacing w:before="120" w:after="120"/>
      <w:ind w:left="2880" w:hanging="720"/>
      <w:jc w:val="both"/>
    </w:pPr>
    <w:rPr>
      <w:rFonts w:ascii="Times New Roman" w:hAnsi="Times New Roman"/>
      <w:lang w:val="en-GB"/>
    </w:rPr>
  </w:style>
  <w:style w:type="paragraph" w:customStyle="1" w:styleId="LBRoman5-Alt">
    <w:name w:val="LB Roman 5 - Alt"/>
    <w:uiPriority w:val="50"/>
    <w:pPr>
      <w:spacing w:before="120" w:after="120"/>
      <w:ind w:left="3600" w:hanging="720"/>
      <w:jc w:val="both"/>
    </w:pPr>
    <w:rPr>
      <w:rFonts w:ascii="Times New Roman" w:hAnsi="Times New Roman"/>
      <w:lang w:val="en-GB"/>
    </w:rPr>
  </w:style>
  <w:style w:type="table" w:customStyle="1" w:styleId="VegasLex">
    <w:name w:val="Vegas Lex"/>
    <w:basedOn w:val="a1"/>
    <w:uiPriority w:val="99"/>
    <w:pPr>
      <w:jc w:val="center"/>
    </w:pPr>
    <w:rPr>
      <w:rFonts w:ascii="Times New Roman" w:hAnsi="Times New Roman"/>
      <w:color w:val="0B1107"/>
    </w:rPr>
    <w:tblPr/>
  </w:style>
  <w:style w:type="paragraph" w:customStyle="1" w:styleId="LBRoman2">
    <w:name w:val="LB Roman 2"/>
    <w:basedOn w:val="22"/>
    <w:uiPriority w:val="49"/>
    <w:pPr>
      <w:tabs>
        <w:tab w:val="num" w:pos="1440"/>
      </w:tabs>
      <w:spacing w:after="0" w:line="240" w:lineRule="auto"/>
      <w:ind w:left="1440" w:hanging="720"/>
    </w:pPr>
    <w:rPr>
      <w:sz w:val="24"/>
    </w:rPr>
  </w:style>
  <w:style w:type="paragraph" w:styleId="af8">
    <w:name w:val="endnote text"/>
    <w:basedOn w:val="a"/>
    <w:link w:val="af9"/>
    <w:uiPriority w:val="99"/>
    <w:semiHidden/>
    <w:rPr>
      <w:sz w:val="20"/>
    </w:rPr>
  </w:style>
  <w:style w:type="character" w:customStyle="1" w:styleId="af9">
    <w:name w:val="Текст концевой сноски Знак"/>
    <w:basedOn w:val="a0"/>
    <w:link w:val="af8"/>
    <w:uiPriority w:val="99"/>
    <w:semiHidden/>
    <w:rPr>
      <w:rFonts w:ascii="Times New Roman" w:hAnsi="Times New Roman"/>
    </w:rPr>
  </w:style>
  <w:style w:type="character" w:styleId="afa">
    <w:name w:val="endnote reference"/>
    <w:basedOn w:val="a0"/>
    <w:uiPriority w:val="99"/>
    <w:semiHidden/>
    <w:rPr>
      <w:vertAlign w:val="superscript"/>
    </w:rPr>
  </w:style>
  <w:style w:type="character" w:customStyle="1" w:styleId="BulletListFooterTextnumberedParagraphedeliste1lp1NumBullet1TableNumberParagraphBulletNumberBulletrListParagraph1ListParagraph2Liste">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
    <w:uiPriority w:val="34"/>
    <w:rPr>
      <w:rFonts w:ascii="Times New Roman" w:hAnsi="Times New Roman"/>
      <w:sz w:val="24"/>
    </w:rPr>
  </w:style>
  <w:style w:type="paragraph" w:customStyle="1" w:styleId="ol">
    <w:name w:val="ol"/>
  </w:style>
  <w:style w:type="paragraph" w:customStyle="1" w:styleId="ul">
    <w:name w:val="ul"/>
  </w:style>
  <w:style w:type="paragraph" w:customStyle="1" w:styleId="MsoNormal0">
    <w:name w:val="MsoNormal"/>
    <w:rPr>
      <w:rFonts w:ascii="Times New Roman" w:hAnsi="Times New Roman"/>
      <w:sz w:val="24"/>
    </w:rPr>
  </w:style>
  <w:style w:type="paragraph" w:customStyle="1" w:styleId="BulletListFooterTextnumberedParagraphedeliste1lp1NumBullet1TableNumberParagraphBulletNumberBulletrListParagraph1ListParagraph2ListParagraph21Listeafsnit1PargrafodaLista1BulletlistList">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
    <w:uiPriority w:val="34"/>
    <w:pPr>
      <w:ind w:left="720"/>
    </w:pPr>
    <w:rPr>
      <w:rFonts w:ascii="Times New Roman" w:hAnsi="Times New Roman"/>
      <w:sz w:val="24"/>
    </w:rPr>
  </w:style>
  <w:style w:type="paragraph" w:customStyle="1" w:styleId="MsoChpDefault">
    <w:name w:val="MsoChpDefault"/>
  </w:style>
  <w:style w:type="paragraph" w:customStyle="1" w:styleId="MsoPapDefault">
    <w:name w:val="MsoPapDefault"/>
    <w:pPr>
      <w:spacing w:after="200" w:line="276" w:lineRule="auto"/>
    </w:pPr>
  </w:style>
  <w:style w:type="paragraph" w:customStyle="1" w:styleId="WordSection1">
    <w:name w:val="WordSection1"/>
  </w:style>
  <w:style w:type="paragraph" w:customStyle="1" w:styleId="MsoNormaldoczillaStyle1">
    <w:name w:val="MsoNormal_doczillaStyle_1"/>
    <w:rPr>
      <w:rFonts w:ascii="Times New Roman" w:hAnsi="Times New Roman"/>
      <w:sz w:val="24"/>
    </w:rPr>
  </w:style>
  <w:style w:type="paragraph" w:customStyle="1" w:styleId="MsoChpDefaultdoczillaStyle1">
    <w:name w:val="MsoChpDefault_doczillaStyle_1"/>
  </w:style>
  <w:style w:type="paragraph" w:customStyle="1" w:styleId="MsoPapDefaultdoczillaStyle1">
    <w:name w:val="MsoPapDefault_doczillaStyle_1"/>
    <w:pPr>
      <w:spacing w:after="200" w:line="276" w:lineRule="auto"/>
    </w:pPr>
  </w:style>
  <w:style w:type="paragraph" w:customStyle="1" w:styleId="WordSection1doczillaStyle1">
    <w:name w:val="WordSection1_doczillaStyle_1"/>
  </w:style>
  <w:style w:type="character" w:customStyle="1" w:styleId="BulletListFooterTextnumberedParagraphedeliste1lp1NumBullet1TableNumberParagraphBulletNumberBulletrListParagraph1ListParagraph2Liste0">
    <w:name w:val="Абзац списка Знак\;Bullet List Знак\;FooterText Знак\;numbered Знак\;Paragraphe de liste1 Знак\;lp1 Знак\;Num Bullet 1 Знак\;Table Number Paragraph Знак\;Bullet Number Знак\;Bulletr List Paragraph Знак\;列出段落 Знак\;列出段落1 Знак\;List Paragraph2 Знак\;Liste"/>
    <w:link w:val="BulletListFooterTextnumberedParagraphedeliste1lp1NumBullet1TableNumberParagraphBulletNumberBulletrListParagraph1ListParagraph2ListParagraph21Listeafsnit1PargrafodaLista1BulletlistList0"/>
    <w:uiPriority w:val="34"/>
    <w:rPr>
      <w:rFonts w:ascii="Times New Roman" w:hAnsi="Times New Roman"/>
      <w:sz w:val="24"/>
    </w:rPr>
  </w:style>
  <w:style w:type="paragraph" w:customStyle="1" w:styleId="oldoczillaStyle1">
    <w:name w:val="ol_doczillaStyle_1"/>
  </w:style>
  <w:style w:type="paragraph" w:customStyle="1" w:styleId="uldoczillaStyle1">
    <w:name w:val="ul_doczillaStyle_1"/>
  </w:style>
  <w:style w:type="paragraph" w:customStyle="1" w:styleId="BulletListFooterTextnumberedParagraphedeliste1lp1NumBullet1TableNumberParagraphBulletNumberBulletrListParagraph1ListParagraph2ListParagraph21Listeafsnit1PargrafodaLista1BulletlistList0">
    <w:name w:val="Абзац списка\;Bullet List\;FooterText\;numbered\;Paragraphe de liste1\;lp1\;Num Bullet 1\;Table Number Paragraph\;Bullet Number\;Bulletr List Paragraph\;列出段落\;列出段落1\;List Paragraph2\;List Paragraph21\;Listeafsnit1\;Parágrafo da Lista1\;Bullet list\;List"/>
    <w:link w:val="BulletListFooterTextnumberedParagraphedeliste1lp1NumBullet1TableNumberParagraphBulletNumberBulletrListParagraph1ListParagraph2Liste0"/>
    <w:uiPriority w:val="34"/>
    <w:pPr>
      <w:ind w:left="720"/>
    </w:pPr>
    <w:rPr>
      <w:rFonts w:ascii="Times New Roman" w:hAnsi="Times New Roman"/>
      <w:sz w:val="24"/>
    </w:rPr>
  </w:style>
  <w:style w:type="paragraph" w:customStyle="1" w:styleId="MsoNormaldoczillaStyle2">
    <w:name w:val="MsoNormal_doczillaStyle_2"/>
    <w:rPr>
      <w:rFonts w:ascii="Times New Roman" w:hAnsi="Times New Roman"/>
      <w:sz w:val="24"/>
    </w:rPr>
  </w:style>
  <w:style w:type="paragraph" w:customStyle="1" w:styleId="MsoChpDefaultdoczillaStyle2">
    <w:name w:val="MsoChpDefault_doczillaStyle_2"/>
    <w:rPr>
      <w:sz w:val="20"/>
    </w:rPr>
  </w:style>
  <w:style w:type="paragraph" w:customStyle="1" w:styleId="WordSection1doczillaStyle2">
    <w:name w:val="WordSection1_doczillaStyle_2"/>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style>
  <w:style w:type="paragraph" w:customStyle="1" w:styleId="a4">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rPr>
      <w:rFonts w:ascii="Times New Roman" w:hAnsi="Times New Roman"/>
      <w:sz w:val="20"/>
    </w:rPr>
  </w:style>
  <w:style w:type="paragraph" w:customStyle="1" w:styleId="MsoNormaldoczillaStyle3">
    <w:name w:val="MsoNormal_doczillaStyle_3"/>
    <w:rPr>
      <w:rFonts w:ascii="Times New Roman" w:hAnsi="Times New Roman"/>
      <w:sz w:val="24"/>
    </w:rPr>
  </w:style>
  <w:style w:type="paragraph" w:customStyle="1" w:styleId="VL">
    <w:name w:val="VL_Основной текст"/>
    <w:uiPriority w:val="99"/>
    <w:pPr>
      <w:spacing w:before="240"/>
      <w:jc w:val="both"/>
    </w:pPr>
    <w:rPr>
      <w:color w:val="1E0E01"/>
    </w:rPr>
  </w:style>
  <w:style w:type="paragraph" w:customStyle="1" w:styleId="MsoChpDefaultdoczillaStyle3">
    <w:name w:val="MsoChpDefault_doczillaStyle_3"/>
    <w:rPr>
      <w:sz w:val="20"/>
    </w:rPr>
  </w:style>
  <w:style w:type="paragraph" w:customStyle="1" w:styleId="WordSection1doczillaStyle3">
    <w:name w:val="WordSection1_doczillaStyle_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7696">
      <w:bodyDiv w:val="1"/>
      <w:marLeft w:val="0"/>
      <w:marRight w:val="0"/>
      <w:marTop w:val="0"/>
      <w:marBottom w:val="0"/>
      <w:divBdr>
        <w:top w:val="none" w:sz="0" w:space="0" w:color="auto"/>
        <w:left w:val="none" w:sz="0" w:space="0" w:color="auto"/>
        <w:bottom w:val="none" w:sz="0" w:space="0" w:color="auto"/>
        <w:right w:val="none" w:sz="0" w:space="0" w:color="auto"/>
      </w:divBdr>
    </w:div>
    <w:div w:id="423302406">
      <w:bodyDiv w:val="1"/>
      <w:marLeft w:val="0"/>
      <w:marRight w:val="0"/>
      <w:marTop w:val="0"/>
      <w:marBottom w:val="0"/>
      <w:divBdr>
        <w:top w:val="none" w:sz="0" w:space="0" w:color="auto"/>
        <w:left w:val="none" w:sz="0" w:space="0" w:color="auto"/>
        <w:bottom w:val="none" w:sz="0" w:space="0" w:color="auto"/>
        <w:right w:val="none" w:sz="0" w:space="0" w:color="auto"/>
      </w:divBdr>
    </w:div>
    <w:div w:id="460542274">
      <w:bodyDiv w:val="1"/>
      <w:marLeft w:val="0"/>
      <w:marRight w:val="0"/>
      <w:marTop w:val="0"/>
      <w:marBottom w:val="0"/>
      <w:divBdr>
        <w:top w:val="none" w:sz="0" w:space="0" w:color="auto"/>
        <w:left w:val="none" w:sz="0" w:space="0" w:color="auto"/>
        <w:bottom w:val="none" w:sz="0" w:space="0" w:color="auto"/>
        <w:right w:val="none" w:sz="0" w:space="0" w:color="auto"/>
      </w:divBdr>
    </w:div>
    <w:div w:id="557133938">
      <w:bodyDiv w:val="1"/>
      <w:marLeft w:val="0"/>
      <w:marRight w:val="0"/>
      <w:marTop w:val="0"/>
      <w:marBottom w:val="0"/>
      <w:divBdr>
        <w:top w:val="none" w:sz="0" w:space="0" w:color="auto"/>
        <w:left w:val="none" w:sz="0" w:space="0" w:color="auto"/>
        <w:bottom w:val="none" w:sz="0" w:space="0" w:color="auto"/>
        <w:right w:val="none" w:sz="0" w:space="0" w:color="auto"/>
      </w:divBdr>
    </w:div>
    <w:div w:id="682588261">
      <w:bodyDiv w:val="1"/>
      <w:marLeft w:val="0"/>
      <w:marRight w:val="0"/>
      <w:marTop w:val="0"/>
      <w:marBottom w:val="0"/>
      <w:divBdr>
        <w:top w:val="none" w:sz="0" w:space="0" w:color="auto"/>
        <w:left w:val="none" w:sz="0" w:space="0" w:color="auto"/>
        <w:bottom w:val="none" w:sz="0" w:space="0" w:color="auto"/>
        <w:right w:val="none" w:sz="0" w:space="0" w:color="auto"/>
      </w:divBdr>
    </w:div>
    <w:div w:id="701170731">
      <w:bodyDiv w:val="1"/>
      <w:marLeft w:val="0"/>
      <w:marRight w:val="0"/>
      <w:marTop w:val="0"/>
      <w:marBottom w:val="0"/>
      <w:divBdr>
        <w:top w:val="none" w:sz="0" w:space="0" w:color="auto"/>
        <w:left w:val="none" w:sz="0" w:space="0" w:color="auto"/>
        <w:bottom w:val="none" w:sz="0" w:space="0" w:color="auto"/>
        <w:right w:val="none" w:sz="0" w:space="0" w:color="auto"/>
      </w:divBdr>
    </w:div>
    <w:div w:id="770202312">
      <w:bodyDiv w:val="1"/>
      <w:marLeft w:val="0"/>
      <w:marRight w:val="0"/>
      <w:marTop w:val="0"/>
      <w:marBottom w:val="0"/>
      <w:divBdr>
        <w:top w:val="none" w:sz="0" w:space="0" w:color="auto"/>
        <w:left w:val="none" w:sz="0" w:space="0" w:color="auto"/>
        <w:bottom w:val="none" w:sz="0" w:space="0" w:color="auto"/>
        <w:right w:val="none" w:sz="0" w:space="0" w:color="auto"/>
      </w:divBdr>
    </w:div>
    <w:div w:id="1083066788">
      <w:bodyDiv w:val="1"/>
      <w:marLeft w:val="0"/>
      <w:marRight w:val="0"/>
      <w:marTop w:val="0"/>
      <w:marBottom w:val="0"/>
      <w:divBdr>
        <w:top w:val="none" w:sz="0" w:space="0" w:color="auto"/>
        <w:left w:val="none" w:sz="0" w:space="0" w:color="auto"/>
        <w:bottom w:val="none" w:sz="0" w:space="0" w:color="auto"/>
        <w:right w:val="none" w:sz="0" w:space="0" w:color="auto"/>
      </w:divBdr>
    </w:div>
    <w:div w:id="1166438720">
      <w:bodyDiv w:val="1"/>
      <w:marLeft w:val="0"/>
      <w:marRight w:val="0"/>
      <w:marTop w:val="0"/>
      <w:marBottom w:val="0"/>
      <w:divBdr>
        <w:top w:val="none" w:sz="0" w:space="0" w:color="auto"/>
        <w:left w:val="none" w:sz="0" w:space="0" w:color="auto"/>
        <w:bottom w:val="none" w:sz="0" w:space="0" w:color="auto"/>
        <w:right w:val="none" w:sz="0" w:space="0" w:color="auto"/>
      </w:divBdr>
    </w:div>
    <w:div w:id="1251741403">
      <w:bodyDiv w:val="1"/>
      <w:marLeft w:val="0"/>
      <w:marRight w:val="0"/>
      <w:marTop w:val="0"/>
      <w:marBottom w:val="0"/>
      <w:divBdr>
        <w:top w:val="none" w:sz="0" w:space="0" w:color="auto"/>
        <w:left w:val="none" w:sz="0" w:space="0" w:color="auto"/>
        <w:bottom w:val="none" w:sz="0" w:space="0" w:color="auto"/>
        <w:right w:val="none" w:sz="0" w:space="0" w:color="auto"/>
      </w:divBdr>
    </w:div>
    <w:div w:id="1451902158">
      <w:bodyDiv w:val="1"/>
      <w:marLeft w:val="0"/>
      <w:marRight w:val="0"/>
      <w:marTop w:val="0"/>
      <w:marBottom w:val="0"/>
      <w:divBdr>
        <w:top w:val="none" w:sz="0" w:space="0" w:color="auto"/>
        <w:left w:val="none" w:sz="0" w:space="0" w:color="auto"/>
        <w:bottom w:val="none" w:sz="0" w:space="0" w:color="auto"/>
        <w:right w:val="none" w:sz="0" w:space="0" w:color="auto"/>
      </w:divBdr>
    </w:div>
    <w:div w:id="1469008461">
      <w:bodyDiv w:val="1"/>
      <w:marLeft w:val="0"/>
      <w:marRight w:val="0"/>
      <w:marTop w:val="0"/>
      <w:marBottom w:val="0"/>
      <w:divBdr>
        <w:top w:val="none" w:sz="0" w:space="0" w:color="auto"/>
        <w:left w:val="none" w:sz="0" w:space="0" w:color="auto"/>
        <w:bottom w:val="none" w:sz="0" w:space="0" w:color="auto"/>
        <w:right w:val="none" w:sz="0" w:space="0" w:color="auto"/>
      </w:divBdr>
    </w:div>
    <w:div w:id="1870025861">
      <w:bodyDiv w:val="1"/>
      <w:marLeft w:val="0"/>
      <w:marRight w:val="0"/>
      <w:marTop w:val="0"/>
      <w:marBottom w:val="0"/>
      <w:divBdr>
        <w:top w:val="none" w:sz="0" w:space="0" w:color="auto"/>
        <w:left w:val="none" w:sz="0" w:space="0" w:color="auto"/>
        <w:bottom w:val="none" w:sz="0" w:space="0" w:color="auto"/>
        <w:right w:val="none" w:sz="0" w:space="0" w:color="auto"/>
      </w:divBdr>
    </w:div>
    <w:div w:id="1886017435">
      <w:bodyDiv w:val="1"/>
      <w:marLeft w:val="0"/>
      <w:marRight w:val="0"/>
      <w:marTop w:val="0"/>
      <w:marBottom w:val="0"/>
      <w:divBdr>
        <w:top w:val="none" w:sz="0" w:space="0" w:color="auto"/>
        <w:left w:val="none" w:sz="0" w:space="0" w:color="auto"/>
        <w:bottom w:val="none" w:sz="0" w:space="0" w:color="auto"/>
        <w:right w:val="none" w:sz="0" w:space="0" w:color="auto"/>
      </w:divBdr>
    </w:div>
    <w:div w:id="1905337581">
      <w:bodyDiv w:val="1"/>
      <w:marLeft w:val="0"/>
      <w:marRight w:val="0"/>
      <w:marTop w:val="0"/>
      <w:marBottom w:val="0"/>
      <w:divBdr>
        <w:top w:val="none" w:sz="0" w:space="0" w:color="auto"/>
        <w:left w:val="none" w:sz="0" w:space="0" w:color="auto"/>
        <w:bottom w:val="none" w:sz="0" w:space="0" w:color="auto"/>
        <w:right w:val="none" w:sz="0" w:space="0" w:color="auto"/>
      </w:divBdr>
    </w:div>
    <w:div w:id="1998028511">
      <w:bodyDiv w:val="1"/>
      <w:marLeft w:val="0"/>
      <w:marRight w:val="0"/>
      <w:marTop w:val="0"/>
      <w:marBottom w:val="0"/>
      <w:divBdr>
        <w:top w:val="none" w:sz="0" w:space="0" w:color="auto"/>
        <w:left w:val="none" w:sz="0" w:space="0" w:color="auto"/>
        <w:bottom w:val="none" w:sz="0" w:space="0" w:color="auto"/>
        <w:right w:val="none" w:sz="0" w:space="0" w:color="auto"/>
      </w:divBdr>
    </w:div>
    <w:div w:id="203018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mailto:compliance-R00@russianpost.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94EE3-2D0D-4CD2-9924-793A1C40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Пустой шаблон со стилями</Template>
  <TotalTime>2</TotalTime>
  <Pages>48</Pages>
  <Words>21758</Words>
  <Characters>124023</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Пустой шаблон со стилями</vt:lpstr>
      <vt:lpstr>Пустой шаблон со стилями</vt:lpstr>
    </vt:vector>
  </TitlesOfParts>
  <Company>XX</Company>
  <LinksUpToDate>false</LinksUpToDate>
  <CharactersWithSpaces>145491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Шумилин Сергей Михайлович</dc:creator>
  <cp:lastModifiedBy>Olga.Durova</cp:lastModifiedBy>
  <dcterms:created xsi:type="dcterms:W3CDTF">2026-02-01T21:23:00+03:00</dcterms:created>
  <dcterms:modified xsi:type="dcterms:W3CDTF">2026-07-02T10:07:56.960+05:00</dcterms:modified>
  <dc:title>Пустой шаблон со стилями</dc:title>
  <cp:keywords>Шаблон;Пустой;Стили</cp:keywords>
  <cp:revision>1</cp:revision>
  <cp:lastPrinted>2014-05-26T14:27:00Z</cp:lastPrinted>
</cp:coreProperties>
</file>