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Омской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ОМСКОЙ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разделами 10, 11, 12</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321 750 (Триста двадцать одна тысяча семьсот пятьдесят) рублей 00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office-r55@russianpost.ru; A-Korneychuk@russianpost.ru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644700, РОССИЯ, ОМСКАЯ ОБЛ, ОМСК Г, ГЕРЦЕНА УЛ, 1, </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ОМСКОЙ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644700, РОССИЯ, ОМСКАЯ ОБЛ, ОМСК Г, ГЕРЦЕНА УЛ, 1, </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644700, РОССИЯ, ОМСКАЯ ОБЛ, ОМСК Г, ГЕРЦЕНА УЛ, 1, </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550343001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40502810311030001600</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 БАНКА ВТБ (ПАО) В Г.КРАСНОЯРСКЕ</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30101810200000000777</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040407777</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+7 (3812) 408-308 </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 xml:space="preserve">office-r55@russianpost.ru </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 пусконаладочные мероприятия инженерного оборудовыания, инженерных систем и сетей, средств обеспечения пожарной безопасности и пожаротушения согласно комплектации Товра, в объеме, установленном Техническим заданием (далее - 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комплект</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ОМСКОЙ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Омской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Омской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Омской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Tatiana.Zolina</cp:lastModifiedBy>
  <dcterms:created xsi:type="dcterms:W3CDTF">2025-10-28T17:18:00+03:00</dcterms:created>
  <dcterms:modified xsi:type="dcterms:W3CDTF">2026-07-08T16:00:55.543+05:00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